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FB6" w:rsidRPr="000013F0" w:rsidRDefault="00A226D1" w:rsidP="005509C5">
      <w:pPr>
        <w:tabs>
          <w:tab w:val="right" w:pos="9638"/>
        </w:tabs>
        <w:rPr>
          <w:rFonts w:ascii="Arial" w:eastAsia="MS Mincho" w:hAnsi="Arial" w:cs="Arial"/>
          <w:b/>
          <w:bCs/>
          <w:sz w:val="24"/>
          <w:szCs w:val="24"/>
          <w:lang w:eastAsia="ko-KR"/>
        </w:rPr>
      </w:pPr>
      <w:r w:rsidRPr="000013F0">
        <w:rPr>
          <w:rFonts w:ascii="Arial" w:hAnsi="Arial" w:cs="Arial"/>
          <w:b/>
          <w:bCs/>
          <w:sz w:val="24"/>
          <w:szCs w:val="24"/>
        </w:rPr>
        <w:t>SA WG2 Meeting #S2-16</w:t>
      </w:r>
      <w:r w:rsidR="008D0423" w:rsidRPr="000013F0">
        <w:rPr>
          <w:rFonts w:ascii="Arial" w:hAnsi="Arial" w:cs="Arial"/>
          <w:b/>
          <w:bCs/>
          <w:sz w:val="24"/>
          <w:szCs w:val="24"/>
        </w:rPr>
        <w:t>2</w:t>
      </w:r>
      <w:r w:rsidR="00DF7FB6" w:rsidRPr="000013F0">
        <w:rPr>
          <w:rFonts w:ascii="Arial" w:hAnsi="Arial" w:cs="Arial"/>
          <w:b/>
          <w:bCs/>
          <w:sz w:val="24"/>
          <w:szCs w:val="24"/>
        </w:rPr>
        <w:tab/>
      </w:r>
      <w:r w:rsidR="00EF03A4" w:rsidRPr="00EF03A4">
        <w:rPr>
          <w:rFonts w:ascii="Arial" w:hAnsi="Arial" w:cs="Arial"/>
          <w:b/>
          <w:bCs/>
          <w:sz w:val="24"/>
          <w:szCs w:val="24"/>
        </w:rPr>
        <w:t>S2-2403972</w:t>
      </w:r>
    </w:p>
    <w:p w:rsidR="00DF7FB6" w:rsidRPr="000013F0" w:rsidRDefault="008D0423" w:rsidP="003A38AF">
      <w:pPr>
        <w:pBdr>
          <w:bottom w:val="single" w:sz="6" w:space="0" w:color="auto"/>
        </w:pBdr>
        <w:tabs>
          <w:tab w:val="right" w:pos="9638"/>
        </w:tabs>
        <w:rPr>
          <w:rFonts w:ascii="Arial" w:hAnsi="Arial" w:cs="Arial"/>
          <w:b/>
          <w:bCs/>
          <w:sz w:val="24"/>
          <w:szCs w:val="24"/>
        </w:rPr>
      </w:pPr>
      <w:r w:rsidRPr="000013F0">
        <w:rPr>
          <w:rFonts w:ascii="Arial" w:hAnsi="Arial" w:cs="Arial"/>
          <w:b/>
          <w:bCs/>
          <w:sz w:val="24"/>
        </w:rPr>
        <w:t>15 - 19 April, 2024, Changsha, China</w:t>
      </w:r>
      <w:r w:rsidR="00EE4FAE" w:rsidRPr="000013F0">
        <w:rPr>
          <w:rFonts w:ascii="Arial" w:hAnsi="Arial" w:cs="Arial"/>
          <w:b/>
          <w:bCs/>
          <w:sz w:val="24"/>
        </w:rPr>
        <w:tab/>
      </w:r>
      <w:r w:rsidR="00B94071" w:rsidRPr="000013F0">
        <w:rPr>
          <w:rFonts w:ascii="Arial" w:hAnsi="Arial" w:cs="Arial"/>
          <w:b/>
          <w:sz w:val="24"/>
        </w:rPr>
        <w:t>(</w:t>
      </w:r>
      <w:r w:rsidR="00B94071" w:rsidRPr="000013F0">
        <w:rPr>
          <w:rFonts w:ascii="Arial" w:hAnsi="Arial" w:cs="Arial"/>
          <w:b/>
          <w:color w:val="0000FF"/>
        </w:rPr>
        <w:t xml:space="preserve">Revision of </w:t>
      </w:r>
      <w:r w:rsidR="00DC74A6" w:rsidRPr="000013F0">
        <w:rPr>
          <w:rFonts w:ascii="Arial" w:hAnsi="Arial" w:cs="Arial"/>
          <w:b/>
          <w:color w:val="0000FF"/>
        </w:rPr>
        <w:t>S2-</w:t>
      </w:r>
      <w:r w:rsidR="00C7427F" w:rsidRPr="000013F0">
        <w:rPr>
          <w:rFonts w:ascii="Arial" w:hAnsi="Arial" w:cs="Arial"/>
          <w:b/>
          <w:color w:val="0000FF"/>
        </w:rPr>
        <w:t>24</w:t>
      </w:r>
      <w:r w:rsidR="007576C9" w:rsidRPr="000013F0">
        <w:rPr>
          <w:rFonts w:ascii="Arial" w:hAnsi="Arial" w:cs="Arial"/>
          <w:b/>
          <w:color w:val="0000FF"/>
        </w:rPr>
        <w:t>xxx</w:t>
      </w:r>
      <w:r w:rsidR="00B94071" w:rsidRPr="000013F0">
        <w:rPr>
          <w:rFonts w:ascii="Arial" w:hAnsi="Arial" w:cs="Arial"/>
          <w:b/>
          <w:sz w:val="24"/>
        </w:rPr>
        <w:t>)</w:t>
      </w:r>
    </w:p>
    <w:p w:rsidR="00440983" w:rsidRPr="000013F0" w:rsidRDefault="00440983" w:rsidP="001D1E8D">
      <w:pPr>
        <w:ind w:left="2127" w:hanging="2127"/>
        <w:rPr>
          <w:rFonts w:ascii="Arial" w:eastAsia="MS Mincho" w:hAnsi="Arial" w:cs="Arial"/>
          <w:b/>
          <w:lang w:eastAsia="ko-KR"/>
        </w:rPr>
      </w:pPr>
      <w:r w:rsidRPr="000013F0">
        <w:rPr>
          <w:rFonts w:ascii="Arial" w:hAnsi="Arial" w:cs="Arial"/>
          <w:b/>
        </w:rPr>
        <w:t>Source:</w:t>
      </w:r>
      <w:r w:rsidRPr="000013F0">
        <w:rPr>
          <w:rFonts w:ascii="Arial" w:hAnsi="Arial" w:cs="Arial"/>
          <w:b/>
        </w:rPr>
        <w:tab/>
      </w:r>
      <w:r w:rsidR="006963C9" w:rsidRPr="000013F0">
        <w:rPr>
          <w:rFonts w:ascii="Arial" w:hAnsi="Arial" w:cs="Arial"/>
          <w:b/>
        </w:rPr>
        <w:t>Samsung</w:t>
      </w:r>
    </w:p>
    <w:p w:rsidR="00A84C98" w:rsidRPr="000013F0" w:rsidRDefault="00440983" w:rsidP="00F46AEA">
      <w:pPr>
        <w:ind w:left="2127" w:hanging="2127"/>
        <w:rPr>
          <w:rFonts w:ascii="Arial" w:hAnsi="Arial" w:cs="Arial"/>
          <w:b/>
        </w:rPr>
      </w:pPr>
      <w:r w:rsidRPr="000013F0">
        <w:rPr>
          <w:rFonts w:ascii="Arial" w:hAnsi="Arial" w:cs="Arial"/>
          <w:b/>
        </w:rPr>
        <w:t>Title:</w:t>
      </w:r>
      <w:r w:rsidRPr="000013F0">
        <w:rPr>
          <w:rFonts w:ascii="Arial" w:hAnsi="Arial" w:cs="Arial"/>
          <w:b/>
        </w:rPr>
        <w:tab/>
      </w:r>
      <w:r w:rsidR="007576C9" w:rsidRPr="000013F0">
        <w:rPr>
          <w:rFonts w:ascii="Arial" w:hAnsi="Arial" w:cs="Arial"/>
          <w:b/>
        </w:rPr>
        <w:t>KI#</w:t>
      </w:r>
      <w:r w:rsidR="00D76A07" w:rsidRPr="000013F0">
        <w:rPr>
          <w:rFonts w:ascii="Arial" w:hAnsi="Arial" w:cs="Arial"/>
          <w:b/>
        </w:rPr>
        <w:t>2</w:t>
      </w:r>
      <w:r w:rsidR="007576C9" w:rsidRPr="000013F0">
        <w:rPr>
          <w:rFonts w:ascii="Arial" w:hAnsi="Arial" w:cs="Arial"/>
          <w:b/>
        </w:rPr>
        <w:t>, Sol#</w:t>
      </w:r>
      <w:r w:rsidR="00EF03A4">
        <w:rPr>
          <w:rFonts w:ascii="Arial" w:hAnsi="Arial" w:cs="Arial"/>
          <w:b/>
        </w:rPr>
        <w:t>27</w:t>
      </w:r>
      <w:r w:rsidR="007576C9" w:rsidRPr="000013F0">
        <w:rPr>
          <w:rFonts w:ascii="Arial" w:hAnsi="Arial" w:cs="Arial"/>
          <w:b/>
        </w:rPr>
        <w:t xml:space="preserve"> Update</w:t>
      </w:r>
      <w:r w:rsidR="002337EF">
        <w:rPr>
          <w:rFonts w:ascii="Arial" w:hAnsi="Arial" w:cs="Arial"/>
          <w:b/>
        </w:rPr>
        <w:t xml:space="preserve"> to </w:t>
      </w:r>
      <w:r w:rsidR="00EF03A4" w:rsidRPr="00EF03A4">
        <w:rPr>
          <w:rFonts w:ascii="Arial" w:hAnsi="Arial" w:cs="Arial"/>
          <w:b/>
        </w:rPr>
        <w:t>Introduce Negotiation between AF and PCF on Energy-Related Criteria</w:t>
      </w:r>
      <w:r w:rsidR="00EF03A4">
        <w:rPr>
          <w:rFonts w:ascii="Arial" w:hAnsi="Arial" w:cs="Arial"/>
          <w:b/>
        </w:rPr>
        <w:t xml:space="preserve"> </w:t>
      </w:r>
    </w:p>
    <w:p w:rsidR="00440983" w:rsidRPr="000013F0" w:rsidRDefault="00440983">
      <w:pPr>
        <w:ind w:left="2127" w:hanging="2127"/>
        <w:rPr>
          <w:rFonts w:ascii="Arial" w:hAnsi="Arial" w:cs="Arial"/>
          <w:b/>
        </w:rPr>
      </w:pPr>
      <w:r w:rsidRPr="000013F0">
        <w:rPr>
          <w:rFonts w:ascii="Arial" w:hAnsi="Arial" w:cs="Arial"/>
          <w:b/>
        </w:rPr>
        <w:t>Document for:</w:t>
      </w:r>
      <w:r w:rsidRPr="000013F0">
        <w:rPr>
          <w:rFonts w:ascii="Arial" w:hAnsi="Arial" w:cs="Arial"/>
          <w:b/>
        </w:rPr>
        <w:tab/>
      </w:r>
      <w:r w:rsidR="00F70E87" w:rsidRPr="000013F0">
        <w:rPr>
          <w:rFonts w:ascii="Arial" w:hAnsi="Arial" w:cs="Arial"/>
          <w:b/>
        </w:rPr>
        <w:t>Approval</w:t>
      </w:r>
    </w:p>
    <w:p w:rsidR="00440983" w:rsidRPr="000013F0" w:rsidRDefault="00440983">
      <w:pPr>
        <w:ind w:left="2127" w:hanging="2127"/>
        <w:rPr>
          <w:rFonts w:ascii="Arial" w:hAnsi="Arial" w:cs="Arial"/>
          <w:b/>
        </w:rPr>
      </w:pPr>
      <w:r w:rsidRPr="000013F0">
        <w:rPr>
          <w:rFonts w:ascii="Arial" w:hAnsi="Arial" w:cs="Arial"/>
          <w:b/>
        </w:rPr>
        <w:t>Agenda Item:</w:t>
      </w:r>
      <w:r w:rsidRPr="000013F0">
        <w:rPr>
          <w:rFonts w:ascii="Arial" w:hAnsi="Arial" w:cs="Arial"/>
          <w:b/>
        </w:rPr>
        <w:tab/>
      </w:r>
      <w:r w:rsidR="0026033C" w:rsidRPr="000013F0">
        <w:rPr>
          <w:rFonts w:ascii="Arial" w:hAnsi="Arial" w:cs="Arial"/>
          <w:b/>
        </w:rPr>
        <w:t>19.4</w:t>
      </w:r>
    </w:p>
    <w:p w:rsidR="00440983" w:rsidRPr="000013F0" w:rsidRDefault="00440983">
      <w:pPr>
        <w:ind w:left="2127" w:hanging="2127"/>
        <w:rPr>
          <w:rFonts w:ascii="Arial" w:hAnsi="Arial" w:cs="Arial"/>
          <w:b/>
        </w:rPr>
      </w:pPr>
      <w:r w:rsidRPr="000013F0">
        <w:rPr>
          <w:rFonts w:ascii="Arial" w:hAnsi="Arial" w:cs="Arial"/>
          <w:b/>
        </w:rPr>
        <w:t>Work Item / Release:</w:t>
      </w:r>
      <w:r w:rsidRPr="000013F0">
        <w:rPr>
          <w:rFonts w:ascii="Arial" w:hAnsi="Arial" w:cs="Arial"/>
          <w:b/>
        </w:rPr>
        <w:tab/>
      </w:r>
      <w:r w:rsidR="0026033C" w:rsidRPr="000013F0">
        <w:rPr>
          <w:rFonts w:ascii="Arial" w:hAnsi="Arial" w:cs="Arial"/>
          <w:b/>
        </w:rPr>
        <w:t>FS_EnergySys/Rel-19</w:t>
      </w:r>
    </w:p>
    <w:p w:rsidR="00F70E87" w:rsidRPr="000013F0" w:rsidRDefault="00440983" w:rsidP="001E091E">
      <w:pPr>
        <w:rPr>
          <w:rFonts w:ascii="Arial" w:hAnsi="Arial" w:cs="Arial"/>
          <w:i/>
          <w:color w:val="auto"/>
          <w:lang w:eastAsia="zh-CN"/>
        </w:rPr>
      </w:pPr>
      <w:r w:rsidRPr="000013F0">
        <w:rPr>
          <w:rFonts w:ascii="Arial" w:hAnsi="Arial" w:cs="Arial"/>
          <w:i/>
          <w:color w:val="auto"/>
        </w:rPr>
        <w:t>Abstract of the contribution:</w:t>
      </w:r>
      <w:r w:rsidR="00F70E87" w:rsidRPr="000013F0">
        <w:rPr>
          <w:rFonts w:ascii="Arial" w:hAnsi="Arial" w:cs="Arial"/>
          <w:i/>
          <w:color w:val="auto"/>
        </w:rPr>
        <w:t xml:space="preserve"> </w:t>
      </w:r>
      <w:r w:rsidR="00127C13" w:rsidRPr="000013F0">
        <w:rPr>
          <w:rFonts w:ascii="Arial" w:hAnsi="Arial" w:cs="Arial"/>
          <w:i/>
          <w:color w:val="auto"/>
        </w:rPr>
        <w:t xml:space="preserve">This contribution </w:t>
      </w:r>
      <w:r w:rsidR="0020443D" w:rsidRPr="000013F0">
        <w:rPr>
          <w:rFonts w:ascii="Arial" w:hAnsi="Arial" w:cs="Arial"/>
          <w:i/>
          <w:color w:val="auto"/>
        </w:rPr>
        <w:t>proposes</w:t>
      </w:r>
      <w:r w:rsidR="0026033C" w:rsidRPr="000013F0">
        <w:rPr>
          <w:rFonts w:ascii="Arial" w:hAnsi="Arial" w:cs="Arial"/>
          <w:i/>
          <w:color w:val="auto"/>
        </w:rPr>
        <w:t xml:space="preserve"> </w:t>
      </w:r>
      <w:r w:rsidR="007576C9" w:rsidRPr="000013F0">
        <w:rPr>
          <w:rFonts w:ascii="Arial" w:hAnsi="Arial" w:cs="Arial"/>
          <w:i/>
          <w:color w:val="auto"/>
        </w:rPr>
        <w:t xml:space="preserve">updates to </w:t>
      </w:r>
      <w:r w:rsidR="0090158D" w:rsidRPr="000013F0">
        <w:rPr>
          <w:rFonts w:ascii="Arial" w:hAnsi="Arial" w:cs="Arial"/>
          <w:i/>
          <w:color w:val="auto"/>
        </w:rPr>
        <w:t>KI#</w:t>
      </w:r>
      <w:r w:rsidR="0030525D" w:rsidRPr="000013F0">
        <w:rPr>
          <w:rFonts w:ascii="Arial" w:hAnsi="Arial" w:cs="Arial"/>
          <w:i/>
          <w:color w:val="auto"/>
        </w:rPr>
        <w:t>2</w:t>
      </w:r>
      <w:r w:rsidR="009A4E85" w:rsidRPr="000013F0">
        <w:rPr>
          <w:rFonts w:ascii="Arial" w:hAnsi="Arial" w:cs="Arial"/>
          <w:i/>
          <w:color w:val="auto"/>
        </w:rPr>
        <w:t xml:space="preserve"> Sol#</w:t>
      </w:r>
      <w:r w:rsidR="00EF03A4">
        <w:rPr>
          <w:rFonts w:ascii="Arial" w:hAnsi="Arial" w:cs="Arial"/>
          <w:i/>
          <w:color w:val="auto"/>
        </w:rPr>
        <w:t>27</w:t>
      </w:r>
      <w:r w:rsidR="00B54D9F" w:rsidRPr="000013F0">
        <w:rPr>
          <w:rFonts w:ascii="Arial" w:hAnsi="Arial" w:cs="Arial"/>
          <w:color w:val="auto"/>
        </w:rPr>
        <w:t>.</w:t>
      </w:r>
    </w:p>
    <w:p w:rsidR="00C0291E" w:rsidRPr="000013F0" w:rsidRDefault="00660272" w:rsidP="00DD1A09">
      <w:pPr>
        <w:pStyle w:val="Heading1"/>
        <w:numPr>
          <w:ilvl w:val="0"/>
          <w:numId w:val="15"/>
        </w:numPr>
        <w:rPr>
          <w:lang w:eastAsia="ko-KR"/>
        </w:rPr>
      </w:pPr>
      <w:r w:rsidRPr="000013F0">
        <w:rPr>
          <w:lang w:eastAsia="ko-KR"/>
        </w:rPr>
        <w:t>Discussion</w:t>
      </w:r>
      <w:r w:rsidR="008C25BC" w:rsidRPr="000013F0">
        <w:rPr>
          <w:lang w:eastAsia="ko-KR"/>
        </w:rPr>
        <w:t xml:space="preserve"> </w:t>
      </w:r>
    </w:p>
    <w:p w:rsidR="00EF03A4" w:rsidRDefault="00235895" w:rsidP="00C7427F">
      <w:pPr>
        <w:rPr>
          <w:color w:val="auto"/>
        </w:rPr>
      </w:pPr>
      <w:r w:rsidRPr="00370D96">
        <w:rPr>
          <w:rFonts w:eastAsia="DengXian"/>
        </w:rPr>
        <w:t xml:space="preserve">Considering the 5GS performance </w:t>
      </w:r>
      <w:r>
        <w:rPr>
          <w:rFonts w:eastAsia="DengXian"/>
        </w:rPr>
        <w:t xml:space="preserve">might be varied due to different reasons, </w:t>
      </w:r>
      <w:r w:rsidRPr="00370D96">
        <w:rPr>
          <w:rFonts w:eastAsia="DengXian"/>
        </w:rPr>
        <w:t xml:space="preserve">the energy related </w:t>
      </w:r>
      <w:r>
        <w:rPr>
          <w:rFonts w:eastAsia="DengXian"/>
        </w:rPr>
        <w:t xml:space="preserve">criteria or </w:t>
      </w:r>
      <w:r w:rsidRPr="00370D96">
        <w:rPr>
          <w:rFonts w:eastAsia="DengXian"/>
        </w:rPr>
        <w:t>requirements</w:t>
      </w:r>
      <w:r>
        <w:rPr>
          <w:rFonts w:eastAsia="DengXian"/>
        </w:rPr>
        <w:t xml:space="preserve"> </w:t>
      </w:r>
      <w:r w:rsidR="00193779">
        <w:rPr>
          <w:rFonts w:eastAsia="DengXian"/>
        </w:rPr>
        <w:t xml:space="preserve">(e.g. </w:t>
      </w:r>
      <w:r w:rsidR="00193779">
        <w:rPr>
          <w:rFonts w:eastAsia="SimSun"/>
        </w:rPr>
        <w:t>energy credit, required energy efficiency</w:t>
      </w:r>
      <w:r w:rsidR="00193779">
        <w:rPr>
          <w:rFonts w:eastAsia="DengXian"/>
        </w:rPr>
        <w:t xml:space="preserve">) </w:t>
      </w:r>
      <w:r>
        <w:rPr>
          <w:rFonts w:eastAsia="DengXian"/>
        </w:rPr>
        <w:t xml:space="preserve">in the AF request or the authorised </w:t>
      </w:r>
      <w:r w:rsidRPr="00370D96">
        <w:rPr>
          <w:rFonts w:eastAsia="DengXian"/>
        </w:rPr>
        <w:t xml:space="preserve">energy related </w:t>
      </w:r>
      <w:r>
        <w:rPr>
          <w:rFonts w:eastAsia="DengXian"/>
        </w:rPr>
        <w:t xml:space="preserve">criteria </w:t>
      </w:r>
      <w:r w:rsidR="00193779">
        <w:rPr>
          <w:rFonts w:eastAsia="DengXian"/>
        </w:rPr>
        <w:t>might be</w:t>
      </w:r>
      <w:r>
        <w:rPr>
          <w:rFonts w:eastAsia="DengXian"/>
        </w:rPr>
        <w:t xml:space="preserve"> </w:t>
      </w:r>
      <w:r w:rsidR="00193779">
        <w:rPr>
          <w:rFonts w:eastAsia="DengXian"/>
        </w:rPr>
        <w:t xml:space="preserve">not </w:t>
      </w:r>
      <w:r w:rsidRPr="00370D96">
        <w:rPr>
          <w:rFonts w:eastAsia="DengXian"/>
        </w:rPr>
        <w:t xml:space="preserve">applicable. In this case, the </w:t>
      </w:r>
      <w:r w:rsidR="00F163A8">
        <w:rPr>
          <w:rFonts w:eastAsia="DengXian"/>
        </w:rPr>
        <w:t xml:space="preserve">negotiation between the 5GS and </w:t>
      </w:r>
      <w:r w:rsidRPr="00370D96">
        <w:rPr>
          <w:rFonts w:eastAsia="DengXian"/>
        </w:rPr>
        <w:t>the AF</w:t>
      </w:r>
      <w:r w:rsidR="00F163A8">
        <w:rPr>
          <w:rFonts w:eastAsia="DengXian"/>
        </w:rPr>
        <w:t xml:space="preserve"> on the energy criteria should be allowed. </w:t>
      </w:r>
      <w:r w:rsidR="0088374E">
        <w:rPr>
          <w:rFonts w:eastAsia="DengXian"/>
        </w:rPr>
        <w:t>The</w:t>
      </w:r>
      <w:r w:rsidR="00F163A8">
        <w:rPr>
          <w:rFonts w:eastAsia="DengXian"/>
        </w:rPr>
        <w:t xml:space="preserve"> PCF may </w:t>
      </w:r>
      <w:r w:rsidRPr="00370D96">
        <w:rPr>
          <w:rFonts w:eastAsia="DengXian"/>
        </w:rPr>
        <w:t>provid</w:t>
      </w:r>
      <w:r w:rsidR="00F163A8">
        <w:rPr>
          <w:rFonts w:eastAsia="DengXian"/>
        </w:rPr>
        <w:t>e</w:t>
      </w:r>
      <w:r w:rsidRPr="00370D96">
        <w:rPr>
          <w:rFonts w:eastAsia="DengXian"/>
        </w:rPr>
        <w:t xml:space="preserve"> alternative policies </w:t>
      </w:r>
      <w:r>
        <w:rPr>
          <w:rFonts w:eastAsia="DengXian"/>
        </w:rPr>
        <w:t xml:space="preserve">and </w:t>
      </w:r>
      <w:r w:rsidRPr="00370D96">
        <w:rPr>
          <w:rFonts w:eastAsia="DengXian"/>
        </w:rPr>
        <w:t xml:space="preserve">energy </w:t>
      </w:r>
      <w:r>
        <w:rPr>
          <w:rFonts w:eastAsia="DengXian"/>
        </w:rPr>
        <w:t>criteria</w:t>
      </w:r>
      <w:r w:rsidRPr="00370D96">
        <w:rPr>
          <w:rFonts w:eastAsia="DengXian"/>
        </w:rPr>
        <w:t>. For example, if the PCF verifies that energy credit provided by the AF is not able to complete the required service</w:t>
      </w:r>
      <w:r w:rsidR="00193779">
        <w:rPr>
          <w:rFonts w:eastAsia="DengXian"/>
        </w:rPr>
        <w:t xml:space="preserve"> at the desired level</w:t>
      </w:r>
      <w:r w:rsidRPr="00370D96">
        <w:rPr>
          <w:rFonts w:eastAsia="DengXian"/>
        </w:rPr>
        <w:t>, the PCF may</w:t>
      </w:r>
      <w:r>
        <w:rPr>
          <w:rFonts w:eastAsia="DengXian"/>
        </w:rPr>
        <w:t xml:space="preserve"> indicate the alternative </w:t>
      </w:r>
      <w:r w:rsidRPr="00370D96">
        <w:rPr>
          <w:rFonts w:eastAsia="DengXian"/>
        </w:rPr>
        <w:t>energy credit</w:t>
      </w:r>
      <w:r>
        <w:rPr>
          <w:rFonts w:eastAsia="DengXian"/>
        </w:rPr>
        <w:t>(s) and the associated assistance information (e.g. QoS, data volume, etc.) to the AF (via NEF)</w:t>
      </w:r>
      <w:r w:rsidRPr="00370D96">
        <w:rPr>
          <w:rFonts w:eastAsia="DengXian"/>
        </w:rPr>
        <w:t xml:space="preserve"> for negotiation. The AF will notify PCF the final decision on the </w:t>
      </w:r>
      <w:r>
        <w:rPr>
          <w:rFonts w:eastAsia="DengXian"/>
        </w:rPr>
        <w:t xml:space="preserve">energy </w:t>
      </w:r>
      <w:r w:rsidRPr="00370D96">
        <w:rPr>
          <w:rFonts w:eastAsia="DengXian"/>
        </w:rPr>
        <w:t>policy for the service operation.</w:t>
      </w:r>
    </w:p>
    <w:p w:rsidR="00EF03A4" w:rsidRPr="000013F0" w:rsidRDefault="00EF03A4" w:rsidP="00C7427F">
      <w:pPr>
        <w:rPr>
          <w:color w:val="auto"/>
        </w:rPr>
      </w:pPr>
    </w:p>
    <w:p w:rsidR="002B7FBF" w:rsidRPr="000013F0" w:rsidRDefault="002B7FBF" w:rsidP="00DD1A09">
      <w:pPr>
        <w:pStyle w:val="Heading1"/>
        <w:numPr>
          <w:ilvl w:val="0"/>
          <w:numId w:val="15"/>
        </w:numPr>
        <w:rPr>
          <w:lang w:eastAsia="ko-KR"/>
        </w:rPr>
      </w:pPr>
      <w:r w:rsidRPr="000013F0">
        <w:rPr>
          <w:lang w:eastAsia="ko-KR"/>
        </w:rPr>
        <w:t>Proposal</w:t>
      </w:r>
    </w:p>
    <w:p w:rsidR="00140A26" w:rsidRPr="000013F0" w:rsidRDefault="00140A26" w:rsidP="00140A26">
      <w:pPr>
        <w:ind w:left="1170" w:hanging="1170"/>
        <w:rPr>
          <w:lang w:eastAsia="zh-CN"/>
        </w:rPr>
      </w:pPr>
      <w:bookmarkStart w:id="0" w:name="_Toc524945853"/>
      <w:r w:rsidRPr="000013F0">
        <w:rPr>
          <w:lang w:eastAsia="zh-CN"/>
        </w:rPr>
        <w:t xml:space="preserve">It is proposed to adopt the following </w:t>
      </w:r>
      <w:r w:rsidR="00D02757" w:rsidRPr="000013F0">
        <w:rPr>
          <w:lang w:eastAsia="zh-CN"/>
        </w:rPr>
        <w:t>changes</w:t>
      </w:r>
      <w:r w:rsidRPr="000013F0">
        <w:rPr>
          <w:lang w:eastAsia="zh-CN"/>
        </w:rPr>
        <w:t xml:space="preserve"> </w:t>
      </w:r>
      <w:r w:rsidR="00BA4FA5" w:rsidRPr="000013F0">
        <w:rPr>
          <w:lang w:eastAsia="zh-CN"/>
        </w:rPr>
        <w:t>into</w:t>
      </w:r>
      <w:r w:rsidR="00EF6B69" w:rsidRPr="000013F0">
        <w:rPr>
          <w:lang w:eastAsia="zh-CN"/>
        </w:rPr>
        <w:t xml:space="preserve"> Solution #12 in </w:t>
      </w:r>
      <w:r w:rsidRPr="000013F0">
        <w:rPr>
          <w:lang w:eastAsia="zh-CN"/>
        </w:rPr>
        <w:t>TR</w:t>
      </w:r>
      <w:r w:rsidR="007744E5" w:rsidRPr="000013F0">
        <w:rPr>
          <w:lang w:eastAsia="zh-CN"/>
        </w:rPr>
        <w:t xml:space="preserve"> 23.700-66</w:t>
      </w:r>
      <w:r w:rsidRPr="000013F0">
        <w:rPr>
          <w:lang w:eastAsia="zh-CN"/>
        </w:rPr>
        <w:t xml:space="preserve">.   </w:t>
      </w:r>
    </w:p>
    <w:p w:rsidR="003D3925" w:rsidRPr="000013F0" w:rsidRDefault="003D3925" w:rsidP="00140A26">
      <w:pPr>
        <w:ind w:left="1170" w:hanging="1170"/>
        <w:rPr>
          <w:lang w:eastAsia="zh-CN"/>
        </w:rPr>
      </w:pPr>
    </w:p>
    <w:p w:rsidR="00FC0E7F" w:rsidRPr="000013F0" w:rsidRDefault="00FC0E7F" w:rsidP="007D44EC">
      <w:pPr>
        <w:ind w:right="-99"/>
        <w:jc w:val="center"/>
        <w:rPr>
          <w:color w:val="FF0000"/>
          <w:sz w:val="32"/>
          <w:szCs w:val="36"/>
          <w:lang w:eastAsia="ko-KR"/>
        </w:rPr>
      </w:pPr>
      <w:r w:rsidRPr="000013F0">
        <w:rPr>
          <w:color w:val="FF0000"/>
          <w:sz w:val="32"/>
          <w:szCs w:val="36"/>
          <w:lang w:eastAsia="ko-KR"/>
        </w:rPr>
        <w:t>*** Start of the change ***</w:t>
      </w:r>
    </w:p>
    <w:p w:rsidR="008E6267" w:rsidRPr="00B738F0" w:rsidRDefault="008E6267" w:rsidP="008E6267">
      <w:pPr>
        <w:pStyle w:val="Heading2"/>
        <w:rPr>
          <w:rFonts w:eastAsia="SimSun"/>
        </w:rPr>
      </w:pPr>
      <w:bookmarkStart w:id="1" w:name="_Toc161043294"/>
      <w:r w:rsidRPr="00B738F0">
        <w:rPr>
          <w:rFonts w:eastAsia="SimSun"/>
        </w:rPr>
        <w:t>6.27</w:t>
      </w:r>
      <w:r w:rsidRPr="00B738F0">
        <w:rPr>
          <w:rFonts w:eastAsia="SimSun"/>
        </w:rPr>
        <w:tab/>
        <w:t>Solution #27: AF Session with Energy</w:t>
      </w:r>
      <w:ins w:id="2" w:author="Samsung" w:date="2024-04-04T23:34:00Z">
        <w:r>
          <w:rPr>
            <w:rFonts w:eastAsia="SimSun"/>
          </w:rPr>
          <w:t xml:space="preserve"> Related</w:t>
        </w:r>
      </w:ins>
      <w:del w:id="3" w:author="Samsung" w:date="2024-04-04T23:34:00Z">
        <w:r w:rsidRPr="00B738F0" w:rsidDel="008E6267">
          <w:rPr>
            <w:rFonts w:eastAsia="SimSun"/>
          </w:rPr>
          <w:delText xml:space="preserve"> Savings</w:delText>
        </w:r>
      </w:del>
      <w:r w:rsidRPr="00B738F0">
        <w:rPr>
          <w:rFonts w:eastAsia="SimSun"/>
        </w:rPr>
        <w:t xml:space="preserve"> Criteria</w:t>
      </w:r>
      <w:bookmarkEnd w:id="1"/>
    </w:p>
    <w:p w:rsidR="008E6267" w:rsidRPr="00B738F0" w:rsidRDefault="008E6267" w:rsidP="008E6267">
      <w:pPr>
        <w:pStyle w:val="Heading3"/>
        <w:rPr>
          <w:rFonts w:eastAsia="SimSun"/>
        </w:rPr>
      </w:pPr>
      <w:bookmarkStart w:id="4" w:name="_Toc161043295"/>
      <w:r w:rsidRPr="00B738F0">
        <w:rPr>
          <w:rFonts w:eastAsia="SimSun"/>
        </w:rPr>
        <w:t>6.27.1</w:t>
      </w:r>
      <w:r w:rsidRPr="00B738F0">
        <w:rPr>
          <w:rFonts w:eastAsia="SimSun"/>
        </w:rPr>
        <w:tab/>
        <w:t>Key Issue mapping</w:t>
      </w:r>
      <w:bookmarkEnd w:id="4"/>
    </w:p>
    <w:p w:rsidR="008E6267" w:rsidRPr="00B738F0" w:rsidRDefault="008E6267" w:rsidP="008E6267">
      <w:pPr>
        <w:rPr>
          <w:rFonts w:eastAsia="SimSun"/>
        </w:rPr>
      </w:pPr>
      <w:r w:rsidRPr="00B738F0">
        <w:t>The solution applies to Key Issue #2 "Subscription and policy control to support energy efficiency and energy saving as service criteria".</w:t>
      </w:r>
    </w:p>
    <w:p w:rsidR="008E6267" w:rsidRPr="00B738F0" w:rsidRDefault="008E6267" w:rsidP="008E6267">
      <w:pPr>
        <w:pStyle w:val="Heading3"/>
        <w:rPr>
          <w:rFonts w:eastAsia="SimSun"/>
        </w:rPr>
      </w:pPr>
      <w:bookmarkStart w:id="5" w:name="_Toc161043296"/>
      <w:r w:rsidRPr="00B738F0">
        <w:rPr>
          <w:rFonts w:eastAsia="SimSun"/>
        </w:rPr>
        <w:t>6.27.2</w:t>
      </w:r>
      <w:r w:rsidRPr="00B738F0">
        <w:rPr>
          <w:rFonts w:eastAsia="SimSun"/>
        </w:rPr>
        <w:tab/>
        <w:t>Functional Description</w:t>
      </w:r>
      <w:bookmarkEnd w:id="5"/>
    </w:p>
    <w:p w:rsidR="008E6267" w:rsidRDefault="008E6267" w:rsidP="008E6267">
      <w:r>
        <w:t>The procedure for setting up an AF session with required QoS (clause 4.15.6.6 of TS 23.502 [3]) allows an AF to request to reserve resources for a session by invoking Nnef_AFSessionWithQoS_Create, including the QoS requirements. The PCF derives the PCC rules based on the QoS parameters received from the NEF in a Npcf_PolicyAuthorization_Update request message. The PCF sends the SMF updated policy information about the associated PDU Session as required.</w:t>
      </w:r>
    </w:p>
    <w:p w:rsidR="008E6267" w:rsidRDefault="008E6267" w:rsidP="008E6267">
      <w:r>
        <w:t>In this solution it is proposed to enhance the procedure for setting up an AF with required QoS, so that the AF can provide energy savings requirements in an energy saving profile that includes the desired energy savings (or consumption) level, the energy credit, required energy efficiency and communication service features that can be adjusted (e.g. optimized, turned off</w:t>
      </w:r>
      <w:ins w:id="6" w:author="Samsung" w:date="2024-04-05T00:39:00Z">
        <w:r w:rsidR="00D3032A">
          <w:t>, QoS</w:t>
        </w:r>
      </w:ins>
      <w:ins w:id="7" w:author="Samsung" w:date="2024-04-05T13:19:00Z">
        <w:r w:rsidR="00563D6D">
          <w:t xml:space="preserve"> modification</w:t>
        </w:r>
      </w:ins>
      <w:r>
        <w:t xml:space="preserve">) according to required energy savings level, the configured energy credit, or the required energy efficiency. Examples of 5GS communication service features that can be subject to energy saving adjustments are User Plane (UP) security, Reflective QoS etc. The PCF determines the PCC rules for the session based on the energy savings profile and energy consumption analytics </w:t>
      </w:r>
      <w:r>
        <w:lastRenderedPageBreak/>
        <w:t>data from an NWDAF or an EECF (e.g. the EECF of solution #10) and updates the SMF for the PDU Session accordingly. The mechanism provides means for energy savings policy control on PDU Session features to enable the network to have the flexibility to determine acceptable trade-offs between the service performance/reliability/security and the service energy consumption level required and apply policy control accordingly.</w:t>
      </w:r>
    </w:p>
    <w:p w:rsidR="008E6267" w:rsidRDefault="008E6267" w:rsidP="008E6267">
      <w:pPr>
        <w:pStyle w:val="EditorsNote"/>
        <w:rPr>
          <w:ins w:id="8" w:author="Samsung" w:date="2024-04-04T23:36:00Z"/>
        </w:rPr>
      </w:pPr>
      <w:r>
        <w:t>Editor's note:</w:t>
      </w:r>
      <w:r>
        <w:tab/>
        <w:t>The relationship between energy saving and communication features is FFS.</w:t>
      </w:r>
    </w:p>
    <w:p w:rsidR="008E6267" w:rsidRPr="00370D96" w:rsidRDefault="008E6267" w:rsidP="00107C49">
      <w:pPr>
        <w:jc w:val="left"/>
        <w:rPr>
          <w:ins w:id="9" w:author="Samsung" w:date="2024-04-04T23:36:00Z"/>
          <w:rFonts w:eastAsia="DengXian"/>
        </w:rPr>
      </w:pPr>
      <w:ins w:id="10" w:author="Samsung" w:date="2024-04-04T23:36:00Z">
        <w:r w:rsidRPr="00370D96">
          <w:rPr>
            <w:rFonts w:eastAsia="DengXian"/>
          </w:rPr>
          <w:t xml:space="preserve">However, considering the 5GS performance </w:t>
        </w:r>
      </w:ins>
      <w:ins w:id="11" w:author="Samsung" w:date="2024-04-04T23:37:00Z">
        <w:r>
          <w:rPr>
            <w:rFonts w:eastAsia="DengXian"/>
          </w:rPr>
          <w:t xml:space="preserve">might be varied due to different reasons, </w:t>
        </w:r>
      </w:ins>
      <w:ins w:id="12" w:author="Samsung" w:date="2024-04-04T23:36:00Z">
        <w:r w:rsidRPr="00370D96">
          <w:rPr>
            <w:rFonts w:eastAsia="DengXian"/>
          </w:rPr>
          <w:t xml:space="preserve">the energy related </w:t>
        </w:r>
      </w:ins>
      <w:ins w:id="13" w:author="Samsung" w:date="2024-04-04T23:38:00Z">
        <w:r>
          <w:rPr>
            <w:rFonts w:eastAsia="DengXian"/>
          </w:rPr>
          <w:t xml:space="preserve">criteria or </w:t>
        </w:r>
      </w:ins>
      <w:ins w:id="14" w:author="Samsung" w:date="2024-04-04T23:36:00Z">
        <w:r w:rsidRPr="00370D96">
          <w:rPr>
            <w:rFonts w:eastAsia="DengXian"/>
          </w:rPr>
          <w:t>requirements</w:t>
        </w:r>
      </w:ins>
      <w:ins w:id="15" w:author="Samsung" w:date="2024-04-04T23:39:00Z">
        <w:r>
          <w:rPr>
            <w:rFonts w:eastAsia="DengXian"/>
          </w:rPr>
          <w:t xml:space="preserve"> in the AF request or the authorised </w:t>
        </w:r>
        <w:r w:rsidRPr="00370D96">
          <w:rPr>
            <w:rFonts w:eastAsia="DengXian"/>
          </w:rPr>
          <w:t xml:space="preserve">energy related </w:t>
        </w:r>
        <w:r>
          <w:rPr>
            <w:rFonts w:eastAsia="DengXian"/>
          </w:rPr>
          <w:t xml:space="preserve">criteria </w:t>
        </w:r>
        <w:r w:rsidR="00193779">
          <w:rPr>
            <w:rFonts w:eastAsia="DengXian"/>
          </w:rPr>
          <w:t>might be not</w:t>
        </w:r>
      </w:ins>
      <w:ins w:id="16" w:author="Samsung" w:date="2024-04-05T00:41:00Z">
        <w:r w:rsidR="00193779">
          <w:rPr>
            <w:rFonts w:eastAsia="DengXian"/>
          </w:rPr>
          <w:t xml:space="preserve"> </w:t>
        </w:r>
      </w:ins>
      <w:ins w:id="17" w:author="Samsung" w:date="2024-04-04T23:36:00Z">
        <w:r w:rsidRPr="00370D96">
          <w:rPr>
            <w:rFonts w:eastAsia="DengXian"/>
          </w:rPr>
          <w:t xml:space="preserve">applicable. In this case, the 5GS may </w:t>
        </w:r>
      </w:ins>
      <w:ins w:id="18" w:author="Samsung" w:date="2024-04-04T23:39:00Z">
        <w:r>
          <w:rPr>
            <w:rFonts w:eastAsia="DengXian"/>
          </w:rPr>
          <w:t xml:space="preserve">determine to </w:t>
        </w:r>
      </w:ins>
      <w:ins w:id="19" w:author="Samsung" w:date="2024-04-04T23:36:00Z">
        <w:r w:rsidRPr="00370D96">
          <w:rPr>
            <w:rFonts w:eastAsia="DengXian"/>
          </w:rPr>
          <w:t xml:space="preserve">negotiate with the AF by providing alternative policies </w:t>
        </w:r>
      </w:ins>
      <w:ins w:id="20" w:author="Samsung" w:date="2024-04-04T23:40:00Z">
        <w:r>
          <w:rPr>
            <w:rFonts w:eastAsia="DengXian"/>
          </w:rPr>
          <w:t xml:space="preserve">and </w:t>
        </w:r>
      </w:ins>
      <w:ins w:id="21" w:author="Samsung" w:date="2024-04-04T23:36:00Z">
        <w:r w:rsidRPr="00370D96">
          <w:rPr>
            <w:rFonts w:eastAsia="DengXian"/>
          </w:rPr>
          <w:t xml:space="preserve">energy </w:t>
        </w:r>
      </w:ins>
      <w:ins w:id="22" w:author="Samsung" w:date="2024-04-04T23:40:00Z">
        <w:r>
          <w:rPr>
            <w:rFonts w:eastAsia="DengXian"/>
          </w:rPr>
          <w:t>criteria</w:t>
        </w:r>
      </w:ins>
      <w:ins w:id="23" w:author="Samsung" w:date="2024-04-04T23:36:00Z">
        <w:r w:rsidRPr="00370D96">
          <w:rPr>
            <w:rFonts w:eastAsia="DengXian"/>
          </w:rPr>
          <w:t>. For example, if the PCF verifies that energy credit provided by the AF is not able to complete the required service</w:t>
        </w:r>
      </w:ins>
      <w:ins w:id="24" w:author="Samsung" w:date="2024-04-05T00:41:00Z">
        <w:r w:rsidR="00193779">
          <w:rPr>
            <w:rFonts w:eastAsia="DengXian"/>
          </w:rPr>
          <w:t xml:space="preserve"> at the desired level</w:t>
        </w:r>
      </w:ins>
      <w:ins w:id="25" w:author="Samsung" w:date="2024-04-04T23:36:00Z">
        <w:r w:rsidRPr="00370D96">
          <w:rPr>
            <w:rFonts w:eastAsia="DengXian"/>
          </w:rPr>
          <w:t>, the PCF may</w:t>
        </w:r>
      </w:ins>
      <w:ins w:id="26" w:author="Samsung" w:date="2024-04-04T23:41:00Z">
        <w:r w:rsidR="00107C49">
          <w:rPr>
            <w:rFonts w:eastAsia="DengXian"/>
          </w:rPr>
          <w:t xml:space="preserve"> indicate </w:t>
        </w:r>
      </w:ins>
      <w:ins w:id="27" w:author="Samsung" w:date="2024-04-04T23:42:00Z">
        <w:r w:rsidR="00107C49">
          <w:rPr>
            <w:rFonts w:eastAsia="DengXian"/>
          </w:rPr>
          <w:t xml:space="preserve">the alternative </w:t>
        </w:r>
        <w:r w:rsidR="00107C49" w:rsidRPr="00370D96">
          <w:rPr>
            <w:rFonts w:eastAsia="DengXian"/>
          </w:rPr>
          <w:t>energy credit</w:t>
        </w:r>
        <w:r w:rsidR="00107C49">
          <w:rPr>
            <w:rFonts w:eastAsia="DengXian"/>
          </w:rPr>
          <w:t xml:space="preserve">(s) and the associated </w:t>
        </w:r>
      </w:ins>
      <w:ins w:id="28" w:author="Samsung" w:date="2024-04-04T23:43:00Z">
        <w:r w:rsidR="00107C49">
          <w:rPr>
            <w:rFonts w:eastAsia="DengXian"/>
          </w:rPr>
          <w:t>assistance information (e.g. QoS, data volume, etc.) to the</w:t>
        </w:r>
      </w:ins>
      <w:ins w:id="29" w:author="Samsung" w:date="2024-04-04T23:41:00Z">
        <w:r w:rsidR="00107C49">
          <w:rPr>
            <w:rFonts w:eastAsia="DengXian"/>
          </w:rPr>
          <w:t xml:space="preserve"> AF (via NEF</w:t>
        </w:r>
      </w:ins>
      <w:ins w:id="30" w:author="Samsung" w:date="2024-04-04T23:44:00Z">
        <w:r w:rsidR="00107C49">
          <w:rPr>
            <w:rFonts w:eastAsia="DengXian"/>
          </w:rPr>
          <w:t>)</w:t>
        </w:r>
      </w:ins>
      <w:ins w:id="31" w:author="Samsung" w:date="2024-04-04T23:36:00Z">
        <w:r w:rsidRPr="00370D96">
          <w:rPr>
            <w:rFonts w:eastAsia="DengXian"/>
          </w:rPr>
          <w:t xml:space="preserve"> for negotiation. The AF will notify PCF the final decision on the </w:t>
        </w:r>
        <w:r>
          <w:rPr>
            <w:rFonts w:eastAsia="DengXian"/>
          </w:rPr>
          <w:t xml:space="preserve">energy </w:t>
        </w:r>
        <w:r w:rsidRPr="00370D96">
          <w:rPr>
            <w:rFonts w:eastAsia="DengXian"/>
          </w:rPr>
          <w:t xml:space="preserve">policy for the service operation. </w:t>
        </w:r>
      </w:ins>
    </w:p>
    <w:p w:rsidR="008E6267" w:rsidRDefault="008E6267" w:rsidP="008E6267"/>
    <w:p w:rsidR="008E6267" w:rsidRDefault="008E6267" w:rsidP="008E6267">
      <w:pPr>
        <w:pStyle w:val="Heading3"/>
        <w:rPr>
          <w:rFonts w:eastAsia="SimSun"/>
        </w:rPr>
      </w:pPr>
      <w:bookmarkStart w:id="32" w:name="_Toc161043297"/>
      <w:r>
        <w:rPr>
          <w:rFonts w:eastAsia="SimSun"/>
        </w:rPr>
        <w:t>6.27.3</w:t>
      </w:r>
      <w:r>
        <w:rPr>
          <w:rFonts w:eastAsia="SimSun"/>
        </w:rPr>
        <w:tab/>
        <w:t>Procedures</w:t>
      </w:r>
      <w:bookmarkEnd w:id="32"/>
    </w:p>
    <w:p w:rsidR="008E6267" w:rsidRPr="00B738F0" w:rsidRDefault="008E6267" w:rsidP="008E6267">
      <w:r>
        <w:t>Figure 6.27.3-1 below shows an AF session with required QoS (clause 4.15.6.6 of TS 23.502 [3]) with enhancements to support energy savings criteria for the session. The changes that are proposed by this solution are described below.</w:t>
      </w:r>
    </w:p>
    <w:p w:rsidR="008E6267" w:rsidRDefault="008E6267" w:rsidP="008E6267">
      <w:pPr>
        <w:pStyle w:val="TH"/>
        <w:rPr>
          <w:ins w:id="33" w:author="Samsung" w:date="2024-04-05T00:32:00Z"/>
        </w:rPr>
      </w:pPr>
      <w:del w:id="34" w:author="Samsung" w:date="2024-04-05T00:32:00Z">
        <w:r w:rsidRPr="006358B8" w:rsidDel="00AE73CC">
          <w:object w:dxaOrig="9690" w:dyaOrig="7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57.5pt" o:ole="">
              <v:imagedata r:id="rId8" o:title="" croptop="4448f" cropbottom="3361f" cropleft="2449f" cropright="1098f"/>
            </v:shape>
            <o:OLEObject Type="Embed" ProgID="Visio.Drawing.15" ShapeID="_x0000_i1025" DrawAspect="Content" ObjectID="_1773830744" r:id="rId9"/>
          </w:object>
        </w:r>
      </w:del>
    </w:p>
    <w:p w:rsidR="00AE73CC" w:rsidRDefault="00AE73CC" w:rsidP="008E6267">
      <w:pPr>
        <w:pStyle w:val="TH"/>
      </w:pPr>
      <w:ins w:id="35" w:author="Samsung" w:date="2024-04-05T00:32:00Z">
        <w:r>
          <w:object w:dxaOrig="12780" w:dyaOrig="9937">
            <v:shape id="_x0000_i1026" type="#_x0000_t75" style="width:481.7pt;height:374.75pt" o:ole="">
              <v:imagedata r:id="rId10" o:title=""/>
            </v:shape>
            <o:OLEObject Type="Embed" ProgID="Visio.Drawing.15" ShapeID="_x0000_i1026" DrawAspect="Content" ObjectID="_1773830745" r:id="rId11"/>
          </w:object>
        </w:r>
      </w:ins>
    </w:p>
    <w:p w:rsidR="008E6267" w:rsidRPr="00B738F0" w:rsidRDefault="008E6267" w:rsidP="008E6267">
      <w:pPr>
        <w:pStyle w:val="TF"/>
      </w:pPr>
      <w:bookmarkStart w:id="36" w:name="_CRFigure4_16_7_21"/>
      <w:r w:rsidRPr="00B738F0">
        <w:t xml:space="preserve">Figure </w:t>
      </w:r>
      <w:bookmarkEnd w:id="36"/>
      <w:r w:rsidRPr="00B738F0">
        <w:t>6.27.3-1: Setting up an AF session with required Energy savings procedure</w:t>
      </w:r>
    </w:p>
    <w:p w:rsidR="008E6267" w:rsidRDefault="008E6267" w:rsidP="008E6267">
      <w:pPr>
        <w:pStyle w:val="B1"/>
      </w:pPr>
      <w:r>
        <w:t>1.</w:t>
      </w:r>
      <w:r>
        <w:tab/>
        <w:t>The AF sends a request to reserve resources for an AF session with energy savings criteria using Nnef_AFsessionWithQoS_Create request message including QoS parameters and energy saving profile information which may include energy savings level, the energy credit, required energy efficiency and optionally features subject to energy savings control/adjustment.</w:t>
      </w:r>
    </w:p>
    <w:p w:rsidR="008E6267" w:rsidRDefault="008E6267" w:rsidP="008E6267">
      <w:pPr>
        <w:pStyle w:val="B1"/>
      </w:pPr>
      <w:r>
        <w:t>2.</w:t>
      </w:r>
      <w:r>
        <w:tab/>
        <w:t>The NEF checks authorization for the AF request and may apply policies to verify that that feature based energy savings control can be authorized for the AF and the features allowed to be under energy related requirement, e.g. savings control. the energy credit, required energy efficiency If the authorization is not granted, the NEF rejects the request otherwise proceeds with the following steps.</w:t>
      </w:r>
    </w:p>
    <w:p w:rsidR="008E6267" w:rsidRDefault="008E6267" w:rsidP="008E6267">
      <w:pPr>
        <w:pStyle w:val="B1"/>
      </w:pPr>
      <w:r>
        <w:t>3.</w:t>
      </w:r>
      <w:r>
        <w:tab/>
        <w:t>The NEF forwards received parameters to the PCF in the Npcf_PolicyAuthorization_Create request.</w:t>
      </w:r>
    </w:p>
    <w:p w:rsidR="008E6267" w:rsidRDefault="008E6267" w:rsidP="008E6267">
      <w:pPr>
        <w:pStyle w:val="B1"/>
      </w:pPr>
      <w:r>
        <w:t>4.</w:t>
      </w:r>
      <w:r>
        <w:tab/>
        <w:t>The PCF sends to the NWDAF or EECF a request to retrieve energy consumption analytics by providing Application Identifier, QoS parameters and the list of features subject to energy control/adjustment (e.g. which can be adjusted or enabled/disabled for the communication service).</w:t>
      </w:r>
    </w:p>
    <w:p w:rsidR="008E6267" w:rsidRDefault="008E6267" w:rsidP="008E6267">
      <w:r>
        <w:t>The PCF receives the energy consumption data from the NWDAF/EECF including per feature relative contribution to the energy consumption associated with the service/session.</w:t>
      </w:r>
    </w:p>
    <w:p w:rsidR="008E6267" w:rsidRDefault="008E6267" w:rsidP="008E6267">
      <w:pPr>
        <w:pStyle w:val="B1"/>
      </w:pPr>
      <w:r>
        <w:t>5.</w:t>
      </w:r>
      <w:r>
        <w:tab/>
        <w:t>The PCF determines a policy configuration for the PDU Session (i.e. PCC rules, etc.) using the energy consumption data and requested session energy related profile to achieve the desired energy requirements in the AF request (e.g. the energy saving level, the energy credit, required energy efficiency). The PCF determines the features for which PCC rules and other policy configuration information that needs to be established or updated for the adjustment/disablement of the features accordingly.</w:t>
      </w:r>
    </w:p>
    <w:p w:rsidR="008221CE" w:rsidRDefault="008E6267" w:rsidP="008221CE">
      <w:pPr>
        <w:pStyle w:val="B1"/>
        <w:rPr>
          <w:ins w:id="37" w:author="Samsung" w:date="2024-04-05T00:02:00Z"/>
        </w:rPr>
      </w:pPr>
      <w:r>
        <w:t>6.</w:t>
      </w:r>
      <w:r>
        <w:tab/>
        <w:t xml:space="preserve">The PCF sends Npcf_PolicyAuthorization_Create response informing the NEF/AF whether the request is granted and includes information on the adjusted or de/activated features and energy policy and </w:t>
      </w:r>
      <w:r>
        <w:lastRenderedPageBreak/>
        <w:t>requirements for the session.</w:t>
      </w:r>
      <w:ins w:id="38" w:author="Samsung" w:date="2024-04-05T00:04:00Z">
        <w:r w:rsidR="008221CE">
          <w:t xml:space="preserve"> </w:t>
        </w:r>
      </w:ins>
      <w:ins w:id="39" w:author="Samsung" w:date="2024-04-05T00:02:00Z">
        <w:r w:rsidR="008221CE">
          <w:t>I</w:t>
        </w:r>
      </w:ins>
      <w:ins w:id="40" w:author="Samsung" w:date="2024-04-05T00:00:00Z">
        <w:r w:rsidR="008221CE">
          <w:t xml:space="preserve">f the NEF/AF request cannot be granted by the PCF (e.g. due to the </w:t>
        </w:r>
      </w:ins>
      <w:ins w:id="41" w:author="Samsung" w:date="2024-04-05T00:01:00Z">
        <w:r w:rsidR="008221CE">
          <w:t>available</w:t>
        </w:r>
      </w:ins>
      <w:ins w:id="42" w:author="Samsung" w:date="2024-04-05T00:00:00Z">
        <w:r w:rsidR="008221CE">
          <w:t xml:space="preserve"> energy credit or required </w:t>
        </w:r>
      </w:ins>
      <w:ins w:id="43" w:author="Samsung" w:date="2024-04-05T00:01:00Z">
        <w:r w:rsidR="008221CE">
          <w:t>energy</w:t>
        </w:r>
      </w:ins>
      <w:ins w:id="44" w:author="Samsung" w:date="2024-04-05T00:00:00Z">
        <w:r w:rsidR="008221CE">
          <w:t xml:space="preserve"> </w:t>
        </w:r>
      </w:ins>
      <w:ins w:id="45" w:author="Samsung" w:date="2024-04-05T00:01:00Z">
        <w:r w:rsidR="008221CE">
          <w:t>efficiency cannot be met</w:t>
        </w:r>
      </w:ins>
      <w:ins w:id="46" w:author="Samsung" w:date="2024-04-05T00:00:00Z">
        <w:r w:rsidR="008221CE">
          <w:t>)</w:t>
        </w:r>
      </w:ins>
      <w:ins w:id="47" w:author="Samsung" w:date="2024-04-05T00:01:00Z">
        <w:r w:rsidR="008221CE">
          <w:t xml:space="preserve">, the PCF may determine to negotiate with AF on the application energy related criteria. </w:t>
        </w:r>
      </w:ins>
    </w:p>
    <w:p w:rsidR="008221CE" w:rsidRDefault="008221CE" w:rsidP="008221CE">
      <w:pPr>
        <w:pStyle w:val="B1"/>
        <w:ind w:left="852"/>
        <w:rPr>
          <w:ins w:id="48" w:author="Samsung" w:date="2024-04-05T00:25:00Z"/>
        </w:rPr>
      </w:pPr>
      <w:ins w:id="49" w:author="Samsung" w:date="2024-04-05T00:03:00Z">
        <w:r>
          <w:t xml:space="preserve">6 </w:t>
        </w:r>
      </w:ins>
      <w:ins w:id="50" w:author="Samsung" w:date="2024-04-05T00:04:00Z">
        <w:r>
          <w:t>-6a.</w:t>
        </w:r>
      </w:ins>
      <w:ins w:id="51" w:author="Samsung" w:date="2024-04-05T00:02:00Z">
        <w:r>
          <w:t xml:space="preserve">[Conditional] </w:t>
        </w:r>
      </w:ins>
      <w:ins w:id="52" w:author="Samsung" w:date="2024-04-05T00:05:00Z">
        <w:r w:rsidR="00727179">
          <w:t xml:space="preserve">if the PCF determines to negotiate with AF, the PCF may include one or more </w:t>
        </w:r>
        <w:r w:rsidR="00727179" w:rsidRPr="00727179">
          <w:t>alternative</w:t>
        </w:r>
        <w:r w:rsidR="00727179">
          <w:t xml:space="preserve"> energy related criteria</w:t>
        </w:r>
      </w:ins>
      <w:ins w:id="53" w:author="Samsung" w:date="2024-04-05T00:28:00Z">
        <w:r w:rsidR="0079571D">
          <w:t xml:space="preserve">, optionally along with the </w:t>
        </w:r>
        <w:r w:rsidR="0079571D" w:rsidRPr="00727179">
          <w:t>policies</w:t>
        </w:r>
        <w:r w:rsidR="0079571D">
          <w:t xml:space="preserve">, </w:t>
        </w:r>
      </w:ins>
      <w:ins w:id="54" w:author="Samsung" w:date="2024-04-05T00:05:00Z">
        <w:r w:rsidR="00727179">
          <w:t>to the AF (</w:t>
        </w:r>
      </w:ins>
      <w:ins w:id="55" w:author="Samsung" w:date="2024-04-05T00:06:00Z">
        <w:r w:rsidR="00727179">
          <w:t>via NEF</w:t>
        </w:r>
      </w:ins>
      <w:ins w:id="56" w:author="Samsung" w:date="2024-04-05T00:05:00Z">
        <w:r w:rsidR="00727179">
          <w:t>)</w:t>
        </w:r>
      </w:ins>
      <w:ins w:id="57" w:author="Samsung" w:date="2024-04-05T00:06:00Z">
        <w:r w:rsidR="00727179">
          <w:t xml:space="preserve">. </w:t>
        </w:r>
      </w:ins>
    </w:p>
    <w:p w:rsidR="0079571D" w:rsidRDefault="0079571D" w:rsidP="008221CE">
      <w:pPr>
        <w:pStyle w:val="B1"/>
        <w:ind w:left="852"/>
      </w:pPr>
      <w:ins w:id="58" w:author="Samsung" w:date="2024-04-05T00:25:00Z">
        <w:r>
          <w:t>6b</w:t>
        </w:r>
      </w:ins>
      <w:ins w:id="59" w:author="Samsung" w:date="2024-04-05T00:28:00Z">
        <w:r>
          <w:t>-6c</w:t>
        </w:r>
      </w:ins>
      <w:ins w:id="60" w:author="Samsung" w:date="2024-04-05T00:25:00Z">
        <w:r>
          <w:t xml:space="preserve">. </w:t>
        </w:r>
      </w:ins>
      <w:ins w:id="61" w:author="Samsung" w:date="2024-04-05T00:37:00Z">
        <w:r w:rsidR="000D6118">
          <w:t xml:space="preserve">[Conditional] </w:t>
        </w:r>
      </w:ins>
      <w:ins w:id="62" w:author="Samsung" w:date="2024-04-05T00:27:00Z">
        <w:r>
          <w:t xml:space="preserve">The AF </w:t>
        </w:r>
      </w:ins>
      <w:ins w:id="63" w:author="Samsung" w:date="2024-04-05T00:37:00Z">
        <w:r w:rsidR="000D6118">
          <w:t xml:space="preserve">may </w:t>
        </w:r>
      </w:ins>
      <w:ins w:id="64" w:author="Samsung" w:date="2024-04-05T00:27:00Z">
        <w:r>
          <w:t>choose the</w:t>
        </w:r>
      </w:ins>
      <w:ins w:id="65" w:author="Samsung" w:date="2024-04-05T00:28:00Z">
        <w:r w:rsidRPr="0079571D">
          <w:t xml:space="preserve"> </w:t>
        </w:r>
      </w:ins>
      <w:ins w:id="66" w:author="Samsung" w:date="2024-04-05T00:37:00Z">
        <w:r w:rsidR="000D6118">
          <w:t xml:space="preserve">acceptable </w:t>
        </w:r>
      </w:ins>
      <w:ins w:id="67" w:author="Samsung" w:date="2024-04-05T00:28:00Z">
        <w:r>
          <w:t>energy related criterion and inform the PCF of the decision</w:t>
        </w:r>
      </w:ins>
      <w:ins w:id="68" w:author="Samsung" w:date="2024-04-05T00:29:00Z">
        <w:r>
          <w:t xml:space="preserve"> (via NEF)</w:t>
        </w:r>
      </w:ins>
      <w:ins w:id="69" w:author="Samsung" w:date="2024-04-05T00:28:00Z">
        <w:r>
          <w:t xml:space="preserve">. </w:t>
        </w:r>
      </w:ins>
      <w:ins w:id="70" w:author="Samsung" w:date="2024-04-05T00:29:00Z">
        <w:r w:rsidR="007D2061">
          <w:t xml:space="preserve">If the AF cannot choose any </w:t>
        </w:r>
      </w:ins>
      <w:ins w:id="71" w:author="Samsung" w:date="2024-04-05T00:38:00Z">
        <w:r w:rsidR="000D6118">
          <w:t xml:space="preserve">acceptable </w:t>
        </w:r>
      </w:ins>
      <w:ins w:id="72" w:author="Samsung" w:date="2024-04-05T00:29:00Z">
        <w:r w:rsidR="007D2061">
          <w:t xml:space="preserve">energy related criterion provided by the PCF, based on its </w:t>
        </w:r>
      </w:ins>
      <w:ins w:id="73" w:author="Samsung" w:date="2024-04-05T00:30:00Z">
        <w:r w:rsidR="007D2061">
          <w:t>internal</w:t>
        </w:r>
      </w:ins>
      <w:ins w:id="74" w:author="Samsung" w:date="2024-04-05T00:29:00Z">
        <w:r w:rsidR="007D2061">
          <w:t xml:space="preserve"> logic, </w:t>
        </w:r>
      </w:ins>
      <w:ins w:id="75" w:author="Samsung" w:date="2024-04-05T00:30:00Z">
        <w:r w:rsidR="002A045F">
          <w:t xml:space="preserve">the AF will also inform the PCF of this outcome. </w:t>
        </w:r>
      </w:ins>
    </w:p>
    <w:p w:rsidR="008E6267" w:rsidRDefault="008E6267" w:rsidP="008E6267">
      <w:pPr>
        <w:pStyle w:val="B1"/>
      </w:pPr>
      <w:r>
        <w:t>7.</w:t>
      </w:r>
      <w:r>
        <w:tab/>
        <w:t>The PCF updates the SMF with the corresponding policy indicating rules for the features adjustment or de/activation for energy related requirements, e.g. energy savings, energy credit, required energy efficiency etc.. The SMF applies the policy with energy savings rules to the PDU Session and notifies the PCF of success or failure.</w:t>
      </w:r>
    </w:p>
    <w:p w:rsidR="008E6267" w:rsidRDefault="008E6267" w:rsidP="008E6267">
      <w:pPr>
        <w:pStyle w:val="B1"/>
      </w:pPr>
      <w:r>
        <w:t>8.</w:t>
      </w:r>
      <w:r>
        <w:tab/>
        <w:t>The PCF notifies the NEF/AF the SMF when the establishment of the transmission resources with corresponding energy requirements succeeded or failed.</w:t>
      </w:r>
    </w:p>
    <w:p w:rsidR="008E6267" w:rsidRDefault="008E6267" w:rsidP="008E6267">
      <w:pPr>
        <w:pStyle w:val="Heading3"/>
        <w:rPr>
          <w:rFonts w:eastAsia="SimSun"/>
        </w:rPr>
      </w:pPr>
      <w:bookmarkStart w:id="76" w:name="_Toc161043298"/>
      <w:r>
        <w:rPr>
          <w:rFonts w:eastAsia="SimSun"/>
        </w:rPr>
        <w:t>6.27.4</w:t>
      </w:r>
      <w:r>
        <w:rPr>
          <w:rFonts w:eastAsia="SimSun"/>
        </w:rPr>
        <w:tab/>
        <w:t>Impacts on existing services, entities and interfaces</w:t>
      </w:r>
      <w:bookmarkEnd w:id="76"/>
    </w:p>
    <w:p w:rsidR="008E6267" w:rsidRPr="00B738F0" w:rsidRDefault="008E6267" w:rsidP="008E6267">
      <w:pPr>
        <w:rPr>
          <w:rFonts w:eastAsia="SimSun"/>
          <w:b/>
          <w:bCs/>
        </w:rPr>
      </w:pPr>
      <w:r w:rsidRPr="00B738F0">
        <w:rPr>
          <w:rFonts w:eastAsia="SimSun"/>
          <w:b/>
          <w:bCs/>
        </w:rPr>
        <w:t>AF:</w:t>
      </w:r>
    </w:p>
    <w:p w:rsidR="008E6267" w:rsidRDefault="008E6267" w:rsidP="008E6267">
      <w:pPr>
        <w:pStyle w:val="B1"/>
        <w:rPr>
          <w:rFonts w:eastAsia="SimSun"/>
        </w:rPr>
      </w:pPr>
      <w:r>
        <w:rPr>
          <w:rFonts w:eastAsia="SimSun"/>
        </w:rPr>
        <w:t>-</w:t>
      </w:r>
      <w:r>
        <w:rPr>
          <w:rFonts w:eastAsia="SimSun"/>
        </w:rPr>
        <w:tab/>
        <w:t>Sends: energy savings profile (energy savings level, list of features subject to potential energy savings control/adjustments).</w:t>
      </w:r>
    </w:p>
    <w:p w:rsidR="008E6267" w:rsidRDefault="008E6267" w:rsidP="008E6267">
      <w:pPr>
        <w:pStyle w:val="B1"/>
        <w:rPr>
          <w:ins w:id="77" w:author="Samsung" w:date="2024-04-05T00:39:00Z"/>
          <w:rFonts w:eastAsia="SimSun"/>
        </w:rPr>
      </w:pPr>
      <w:r>
        <w:rPr>
          <w:rFonts w:eastAsia="SimSun"/>
        </w:rPr>
        <w:t>-</w:t>
      </w:r>
      <w:r>
        <w:rPr>
          <w:rFonts w:eastAsia="SimSun"/>
        </w:rPr>
        <w:tab/>
        <w:t>Receives: energy savings level, the energy credit, required energy efficiency, list of associated adjusted features.</w:t>
      </w:r>
    </w:p>
    <w:p w:rsidR="000D6118" w:rsidRDefault="000D6118" w:rsidP="008E6267">
      <w:pPr>
        <w:pStyle w:val="B1"/>
        <w:rPr>
          <w:rFonts w:eastAsia="SimSun"/>
        </w:rPr>
      </w:pPr>
      <w:ins w:id="78" w:author="Samsung" w:date="2024-04-05T00:39:00Z">
        <w:r>
          <w:rPr>
            <w:rFonts w:eastAsia="SimSun"/>
          </w:rPr>
          <w:t>-</w:t>
        </w:r>
        <w:r>
          <w:rPr>
            <w:rFonts w:eastAsia="SimSun"/>
          </w:rPr>
          <w:tab/>
          <w:t>Negotiates with PCF on energy related criteria, e.g.</w:t>
        </w:r>
        <w:r w:rsidRPr="000D6118">
          <w:rPr>
            <w:rFonts w:eastAsia="SimSun"/>
          </w:rPr>
          <w:t xml:space="preserve"> </w:t>
        </w:r>
        <w:r>
          <w:rPr>
            <w:rFonts w:eastAsia="SimSun"/>
          </w:rPr>
          <w:t>energy credit, required energy efficiency, list of associated adjusted features.</w:t>
        </w:r>
      </w:ins>
    </w:p>
    <w:p w:rsidR="008E6267" w:rsidRPr="00B738F0" w:rsidRDefault="008E6267" w:rsidP="008E6267">
      <w:pPr>
        <w:rPr>
          <w:rFonts w:eastAsia="SimSun"/>
          <w:b/>
          <w:bCs/>
        </w:rPr>
      </w:pPr>
      <w:r w:rsidRPr="00B738F0">
        <w:rPr>
          <w:rFonts w:eastAsia="SimSun"/>
          <w:b/>
          <w:bCs/>
        </w:rPr>
        <w:t>NEF:</w:t>
      </w:r>
    </w:p>
    <w:p w:rsidR="008E6267" w:rsidRDefault="008E6267" w:rsidP="008E6267">
      <w:pPr>
        <w:pStyle w:val="B1"/>
        <w:rPr>
          <w:rFonts w:eastAsia="SimSun"/>
        </w:rPr>
      </w:pPr>
      <w:r>
        <w:rPr>
          <w:rFonts w:eastAsia="SimSun"/>
        </w:rPr>
        <w:t>-</w:t>
      </w:r>
      <w:r>
        <w:rPr>
          <w:rFonts w:eastAsia="SimSun"/>
        </w:rPr>
        <w:tab/>
        <w:t>Receives from AF and sends to PCF: energy savings profile.</w:t>
      </w:r>
    </w:p>
    <w:p w:rsidR="008E6267" w:rsidRDefault="008E6267" w:rsidP="008E6267">
      <w:pPr>
        <w:pStyle w:val="B1"/>
        <w:rPr>
          <w:rFonts w:eastAsia="SimSun"/>
        </w:rPr>
      </w:pPr>
      <w:r>
        <w:rPr>
          <w:rFonts w:eastAsia="SimSun"/>
        </w:rPr>
        <w:t>-</w:t>
      </w:r>
      <w:r>
        <w:rPr>
          <w:rFonts w:eastAsia="SimSun"/>
        </w:rPr>
        <w:tab/>
        <w:t>Receives from PCF and sends to AF: energy savings level, the energy credit, required energy efficiency, list of associated adjusted features.</w:t>
      </w:r>
    </w:p>
    <w:p w:rsidR="008E6267" w:rsidRPr="00B738F0" w:rsidRDefault="008E6267" w:rsidP="008E6267">
      <w:pPr>
        <w:rPr>
          <w:rFonts w:eastAsia="SimSun"/>
          <w:b/>
          <w:bCs/>
        </w:rPr>
      </w:pPr>
      <w:r w:rsidRPr="00B738F0">
        <w:rPr>
          <w:rFonts w:eastAsia="SimSun"/>
          <w:b/>
          <w:bCs/>
        </w:rPr>
        <w:t>PCF:</w:t>
      </w:r>
    </w:p>
    <w:p w:rsidR="008E6267" w:rsidRDefault="008E6267" w:rsidP="008E6267">
      <w:pPr>
        <w:pStyle w:val="B1"/>
        <w:rPr>
          <w:rFonts w:eastAsia="SimSun"/>
        </w:rPr>
      </w:pPr>
      <w:r>
        <w:rPr>
          <w:rFonts w:eastAsia="SimSun"/>
        </w:rPr>
        <w:t>-</w:t>
      </w:r>
      <w:r>
        <w:rPr>
          <w:rFonts w:eastAsia="SimSun"/>
        </w:rPr>
        <w:tab/>
        <w:t>Receives from NEF: energy savings profile.</w:t>
      </w:r>
    </w:p>
    <w:p w:rsidR="008E6267" w:rsidRDefault="008E6267" w:rsidP="008E6267">
      <w:pPr>
        <w:pStyle w:val="B1"/>
        <w:rPr>
          <w:rFonts w:eastAsia="SimSun"/>
        </w:rPr>
      </w:pPr>
      <w:r>
        <w:rPr>
          <w:rFonts w:eastAsia="SimSun"/>
        </w:rPr>
        <w:t>-</w:t>
      </w:r>
      <w:r>
        <w:rPr>
          <w:rFonts w:eastAsia="SimSun"/>
        </w:rPr>
        <w:tab/>
        <w:t>Sends QoS parameters and list of adjustable features to the EECF.</w:t>
      </w:r>
    </w:p>
    <w:p w:rsidR="008E6267" w:rsidRDefault="008E6267" w:rsidP="008E6267">
      <w:pPr>
        <w:pStyle w:val="B1"/>
        <w:rPr>
          <w:rFonts w:eastAsia="SimSun"/>
        </w:rPr>
      </w:pPr>
      <w:r>
        <w:rPr>
          <w:rFonts w:eastAsia="SimSun"/>
        </w:rPr>
        <w:t>-</w:t>
      </w:r>
      <w:r>
        <w:rPr>
          <w:rFonts w:eastAsia="SimSun"/>
        </w:rPr>
        <w:tab/>
        <w:t>Receives total energy consumption cost for the session and individual feature relative contribution to the total energy consumption cost.</w:t>
      </w:r>
    </w:p>
    <w:p w:rsidR="008E6267" w:rsidRDefault="008E6267" w:rsidP="008E6267">
      <w:pPr>
        <w:pStyle w:val="B1"/>
        <w:rPr>
          <w:rFonts w:eastAsia="SimSun"/>
        </w:rPr>
      </w:pPr>
      <w:r>
        <w:rPr>
          <w:rFonts w:eastAsia="SimSun"/>
        </w:rPr>
        <w:t>-</w:t>
      </w:r>
      <w:r>
        <w:rPr>
          <w:rFonts w:eastAsia="SimSun"/>
        </w:rPr>
        <w:tab/>
        <w:t>Sends policy configurations and PCC rules derived for energy requirements for the session to the SMF.</w:t>
      </w:r>
    </w:p>
    <w:p w:rsidR="008E6267" w:rsidRDefault="008E6267" w:rsidP="008E6267">
      <w:pPr>
        <w:pStyle w:val="B1"/>
        <w:rPr>
          <w:ins w:id="79" w:author="Samsung" w:date="2024-04-05T00:30:00Z"/>
          <w:rFonts w:eastAsia="SimSun"/>
        </w:rPr>
      </w:pPr>
      <w:r>
        <w:rPr>
          <w:rFonts w:eastAsia="SimSun"/>
        </w:rPr>
        <w:t>-</w:t>
      </w:r>
      <w:r>
        <w:rPr>
          <w:rFonts w:eastAsia="SimSun"/>
        </w:rPr>
        <w:tab/>
        <w:t>Sends to NEF: energy savings level, the energy credit, required energy efficiency, list of associated adjusted features.</w:t>
      </w:r>
    </w:p>
    <w:p w:rsidR="007B72A5" w:rsidRDefault="007B72A5" w:rsidP="000D6118">
      <w:pPr>
        <w:pStyle w:val="B1"/>
        <w:rPr>
          <w:rFonts w:eastAsia="SimSun"/>
        </w:rPr>
      </w:pPr>
      <w:ins w:id="80" w:author="Samsung" w:date="2024-04-05T00:31:00Z">
        <w:r>
          <w:rPr>
            <w:rFonts w:eastAsia="SimSun"/>
          </w:rPr>
          <w:t>-</w:t>
        </w:r>
        <w:r>
          <w:rPr>
            <w:rFonts w:eastAsia="SimSun"/>
          </w:rPr>
          <w:tab/>
        </w:r>
      </w:ins>
      <w:ins w:id="81" w:author="Samsung" w:date="2024-04-05T00:30:00Z">
        <w:r>
          <w:rPr>
            <w:rFonts w:eastAsia="SimSun"/>
          </w:rPr>
          <w:t xml:space="preserve">Negotiates with AF on </w:t>
        </w:r>
        <w:bookmarkStart w:id="82" w:name="_GoBack"/>
        <w:bookmarkEnd w:id="82"/>
        <w:r>
          <w:rPr>
            <w:rFonts w:eastAsia="SimSun"/>
          </w:rPr>
          <w:t>energy related criteria</w:t>
        </w:r>
      </w:ins>
      <w:ins w:id="83" w:author="Samsung" w:date="2024-04-05T00:39:00Z">
        <w:r w:rsidR="000D6118">
          <w:rPr>
            <w:rFonts w:eastAsia="SimSun"/>
          </w:rPr>
          <w:t>, e.g.</w:t>
        </w:r>
        <w:r w:rsidR="000D6118" w:rsidRPr="000D6118">
          <w:rPr>
            <w:rFonts w:eastAsia="SimSun"/>
          </w:rPr>
          <w:t xml:space="preserve"> </w:t>
        </w:r>
        <w:r w:rsidR="000D6118">
          <w:rPr>
            <w:rFonts w:eastAsia="SimSun"/>
          </w:rPr>
          <w:t>energy credit, required energy efficiency, list of associated adjusted features.</w:t>
        </w:r>
      </w:ins>
    </w:p>
    <w:p w:rsidR="008E6267" w:rsidRPr="00B738F0" w:rsidRDefault="008E6267" w:rsidP="008E6267">
      <w:pPr>
        <w:rPr>
          <w:rFonts w:eastAsia="SimSun"/>
          <w:b/>
          <w:bCs/>
        </w:rPr>
      </w:pPr>
      <w:r w:rsidRPr="00B738F0">
        <w:rPr>
          <w:rFonts w:eastAsia="SimSun"/>
          <w:b/>
          <w:bCs/>
        </w:rPr>
        <w:t>EECF:</w:t>
      </w:r>
    </w:p>
    <w:p w:rsidR="008E6267" w:rsidRDefault="008E6267" w:rsidP="008E6267">
      <w:pPr>
        <w:pStyle w:val="B1"/>
        <w:rPr>
          <w:rFonts w:eastAsia="SimSun"/>
        </w:rPr>
      </w:pPr>
      <w:r>
        <w:rPr>
          <w:rFonts w:eastAsia="SimSun"/>
        </w:rPr>
        <w:t>-</w:t>
      </w:r>
      <w:r>
        <w:rPr>
          <w:rFonts w:eastAsia="SimSun"/>
        </w:rPr>
        <w:tab/>
        <w:t>Receives from PCF: QoS parameters and list of features subject to energy savings for the session.</w:t>
      </w:r>
    </w:p>
    <w:p w:rsidR="008E6267" w:rsidRDefault="008E6267" w:rsidP="008E6267">
      <w:pPr>
        <w:pStyle w:val="B1"/>
        <w:rPr>
          <w:rFonts w:eastAsia="SimSun"/>
        </w:rPr>
      </w:pPr>
      <w:r>
        <w:rPr>
          <w:rFonts w:eastAsia="SimSun"/>
        </w:rPr>
        <w:t>-</w:t>
      </w:r>
      <w:r>
        <w:rPr>
          <w:rFonts w:eastAsia="SimSun"/>
        </w:rPr>
        <w:tab/>
        <w:t>Sends to PCF: energy related parameters, e.g. energy consumption cost (total, per feature), energy consumption within a time window.</w:t>
      </w:r>
    </w:p>
    <w:p w:rsidR="00EF03A4" w:rsidRPr="00EF03A4" w:rsidRDefault="00EF03A4" w:rsidP="00EF03A4"/>
    <w:p w:rsidR="00EF03A4" w:rsidRPr="00EF03A4" w:rsidRDefault="00EF03A4" w:rsidP="00EF03A4"/>
    <w:p w:rsidR="00EC0C36" w:rsidRPr="000013F0" w:rsidRDefault="00EC0C36" w:rsidP="00EF6B69"/>
    <w:p w:rsidR="007576C9" w:rsidRPr="000013F0" w:rsidRDefault="007576C9" w:rsidP="007576C9"/>
    <w:p w:rsidR="00EC0C36" w:rsidRPr="000013F0" w:rsidRDefault="00EC0C36" w:rsidP="007576C9"/>
    <w:p w:rsidR="00EC0C36" w:rsidRPr="000013F0" w:rsidRDefault="00EC0C36" w:rsidP="007576C9"/>
    <w:p w:rsidR="00EC0C36" w:rsidRPr="000013F0" w:rsidRDefault="00EC0C36" w:rsidP="007576C9"/>
    <w:p w:rsidR="00EC0C36" w:rsidRPr="000013F0" w:rsidRDefault="00EC0C36" w:rsidP="007576C9"/>
    <w:p w:rsidR="00EC0C36" w:rsidRPr="000013F0" w:rsidRDefault="00EC0C36" w:rsidP="007576C9"/>
    <w:p w:rsidR="00EC0C36" w:rsidRPr="000013F0" w:rsidRDefault="00EC0C36" w:rsidP="007576C9"/>
    <w:p w:rsidR="007576C9" w:rsidRPr="000013F0" w:rsidRDefault="007576C9" w:rsidP="007576C9"/>
    <w:p w:rsidR="00FC0E7F" w:rsidRPr="000013F0" w:rsidRDefault="00FC0E7F" w:rsidP="007D44EC">
      <w:pPr>
        <w:ind w:left="620" w:right="-99"/>
        <w:jc w:val="center"/>
        <w:rPr>
          <w:color w:val="FF0000"/>
          <w:sz w:val="32"/>
          <w:szCs w:val="36"/>
          <w:lang w:eastAsia="ko-KR"/>
        </w:rPr>
      </w:pPr>
      <w:r w:rsidRPr="000013F0">
        <w:rPr>
          <w:color w:val="FF0000"/>
          <w:sz w:val="32"/>
          <w:szCs w:val="36"/>
          <w:lang w:eastAsia="ko-KR"/>
        </w:rPr>
        <w:t>*** End of the change ***</w:t>
      </w:r>
    </w:p>
    <w:bookmarkEnd w:id="0"/>
    <w:p w:rsidR="00FC0E7F" w:rsidRPr="000013F0" w:rsidRDefault="00FC0E7F" w:rsidP="005E39F7">
      <w:pPr>
        <w:rPr>
          <w:color w:val="auto"/>
          <w:lang w:eastAsia="ko-KR"/>
        </w:rPr>
      </w:pPr>
    </w:p>
    <w:sectPr w:rsidR="00FC0E7F" w:rsidRPr="000013F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FE1" w:rsidRDefault="00247FE1">
      <w:r>
        <w:separator/>
      </w:r>
    </w:p>
    <w:p w:rsidR="00247FE1" w:rsidRDefault="00247FE1"/>
  </w:endnote>
  <w:endnote w:type="continuationSeparator" w:id="0">
    <w:p w:rsidR="00247FE1" w:rsidRDefault="00247FE1">
      <w:r>
        <w:continuationSeparator/>
      </w:r>
    </w:p>
    <w:p w:rsidR="00247FE1" w:rsidRDefault="00247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F74" w:rsidRDefault="00D15F74">
    <w:pPr>
      <w:framePr w:w="646" w:h="244" w:hRule="exact" w:wrap="around" w:vAnchor="text" w:hAnchor="margin" w:y="-5"/>
      <w:rPr>
        <w:rFonts w:ascii="Arial" w:hAnsi="Arial" w:cs="Arial"/>
        <w:b/>
        <w:bCs/>
        <w:i/>
        <w:iCs/>
        <w:sz w:val="18"/>
      </w:rPr>
    </w:pPr>
    <w:r>
      <w:rPr>
        <w:rFonts w:ascii="Arial" w:hAnsi="Arial" w:cs="Arial"/>
        <w:b/>
        <w:bCs/>
        <w:i/>
        <w:iCs/>
        <w:sz w:val="18"/>
      </w:rPr>
      <w:t>3GPP</w:t>
    </w:r>
  </w:p>
  <w:p w:rsidR="00D15F74" w:rsidRDefault="00D15F7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5F74" w:rsidRDefault="00D15F7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FE1" w:rsidRDefault="00247FE1">
      <w:r>
        <w:separator/>
      </w:r>
    </w:p>
    <w:p w:rsidR="00247FE1" w:rsidRDefault="00247FE1"/>
  </w:footnote>
  <w:footnote w:type="continuationSeparator" w:id="0">
    <w:p w:rsidR="00247FE1" w:rsidRDefault="00247FE1">
      <w:r>
        <w:continuationSeparator/>
      </w:r>
    </w:p>
    <w:p w:rsidR="00247FE1" w:rsidRDefault="00247FE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F74" w:rsidRDefault="00D15F74"/>
  <w:p w:rsidR="00D15F74" w:rsidRDefault="00D15F7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F74" w:rsidRPr="00D04754" w:rsidRDefault="00D15F74">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D15F74" w:rsidRPr="00D04754" w:rsidRDefault="00D15F74">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547655">
      <w:rPr>
        <w:rFonts w:ascii="Arial" w:hAnsi="Arial" w:cs="Arial"/>
        <w:b/>
        <w:bCs/>
        <w:noProof/>
        <w:sz w:val="18"/>
        <w:lang w:val="fr-FR"/>
      </w:rPr>
      <w:t>6</w:t>
    </w:r>
    <w:r>
      <w:rPr>
        <w:rFonts w:ascii="Arial" w:hAnsi="Arial" w:cs="Arial"/>
        <w:b/>
        <w:bCs/>
        <w:sz w:val="18"/>
      </w:rPr>
      <w:fldChar w:fldCharType="end"/>
    </w:r>
  </w:p>
  <w:p w:rsidR="00D15F74" w:rsidRPr="00D04754" w:rsidRDefault="00D15F7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996600"/>
    <w:multiLevelType w:val="hybridMultilevel"/>
    <w:tmpl w:val="A0C06878"/>
    <w:lvl w:ilvl="0" w:tplc="0809000F">
      <w:start w:val="1"/>
      <w:numFmt w:val="decimal"/>
      <w:lvlText w:val="%1."/>
      <w:lvlJc w:val="left"/>
      <w:pPr>
        <w:ind w:left="720" w:hanging="360"/>
      </w:pPr>
    </w:lvl>
    <w:lvl w:ilvl="1" w:tplc="CA942ED0">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7C6158"/>
    <w:multiLevelType w:val="hybridMultilevel"/>
    <w:tmpl w:val="0E460AA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11A2665"/>
    <w:multiLevelType w:val="hybridMultilevel"/>
    <w:tmpl w:val="5BE25AEE"/>
    <w:lvl w:ilvl="0" w:tplc="CA942ED0">
      <w:numFmt w:val="bullet"/>
      <w:lvlText w:val="-"/>
      <w:lvlJc w:val="left"/>
      <w:pPr>
        <w:ind w:left="1420" w:hanging="360"/>
      </w:pPr>
      <w:rPr>
        <w:rFonts w:ascii="Times New Roman" w:eastAsia="Times New Roman" w:hAnsi="Times New Roman" w:cs="Times New Roman" w:hint="default"/>
      </w:rPr>
    </w:lvl>
    <w:lvl w:ilvl="1" w:tplc="08090003" w:tentative="1">
      <w:start w:val="1"/>
      <w:numFmt w:val="bullet"/>
      <w:lvlText w:val="o"/>
      <w:lvlJc w:val="left"/>
      <w:pPr>
        <w:ind w:left="2140" w:hanging="360"/>
      </w:pPr>
      <w:rPr>
        <w:rFonts w:ascii="Courier New" w:hAnsi="Courier New" w:cs="Courier New" w:hint="default"/>
      </w:rPr>
    </w:lvl>
    <w:lvl w:ilvl="2" w:tplc="08090005" w:tentative="1">
      <w:start w:val="1"/>
      <w:numFmt w:val="bullet"/>
      <w:lvlText w:val=""/>
      <w:lvlJc w:val="left"/>
      <w:pPr>
        <w:ind w:left="2860" w:hanging="360"/>
      </w:pPr>
      <w:rPr>
        <w:rFonts w:ascii="Wingdings" w:hAnsi="Wingdings" w:hint="default"/>
      </w:rPr>
    </w:lvl>
    <w:lvl w:ilvl="3" w:tplc="08090001" w:tentative="1">
      <w:start w:val="1"/>
      <w:numFmt w:val="bullet"/>
      <w:lvlText w:val=""/>
      <w:lvlJc w:val="left"/>
      <w:pPr>
        <w:ind w:left="3580" w:hanging="360"/>
      </w:pPr>
      <w:rPr>
        <w:rFonts w:ascii="Symbol" w:hAnsi="Symbol" w:hint="default"/>
      </w:rPr>
    </w:lvl>
    <w:lvl w:ilvl="4" w:tplc="08090003" w:tentative="1">
      <w:start w:val="1"/>
      <w:numFmt w:val="bullet"/>
      <w:lvlText w:val="o"/>
      <w:lvlJc w:val="left"/>
      <w:pPr>
        <w:ind w:left="4300" w:hanging="360"/>
      </w:pPr>
      <w:rPr>
        <w:rFonts w:ascii="Courier New" w:hAnsi="Courier New" w:cs="Courier New" w:hint="default"/>
      </w:rPr>
    </w:lvl>
    <w:lvl w:ilvl="5" w:tplc="08090005" w:tentative="1">
      <w:start w:val="1"/>
      <w:numFmt w:val="bullet"/>
      <w:lvlText w:val=""/>
      <w:lvlJc w:val="left"/>
      <w:pPr>
        <w:ind w:left="5020" w:hanging="360"/>
      </w:pPr>
      <w:rPr>
        <w:rFonts w:ascii="Wingdings" w:hAnsi="Wingdings" w:hint="default"/>
      </w:rPr>
    </w:lvl>
    <w:lvl w:ilvl="6" w:tplc="08090001" w:tentative="1">
      <w:start w:val="1"/>
      <w:numFmt w:val="bullet"/>
      <w:lvlText w:val=""/>
      <w:lvlJc w:val="left"/>
      <w:pPr>
        <w:ind w:left="5740" w:hanging="360"/>
      </w:pPr>
      <w:rPr>
        <w:rFonts w:ascii="Symbol" w:hAnsi="Symbol" w:hint="default"/>
      </w:rPr>
    </w:lvl>
    <w:lvl w:ilvl="7" w:tplc="08090003" w:tentative="1">
      <w:start w:val="1"/>
      <w:numFmt w:val="bullet"/>
      <w:lvlText w:val="o"/>
      <w:lvlJc w:val="left"/>
      <w:pPr>
        <w:ind w:left="6460" w:hanging="360"/>
      </w:pPr>
      <w:rPr>
        <w:rFonts w:ascii="Courier New" w:hAnsi="Courier New" w:cs="Courier New" w:hint="default"/>
      </w:rPr>
    </w:lvl>
    <w:lvl w:ilvl="8" w:tplc="08090005" w:tentative="1">
      <w:start w:val="1"/>
      <w:numFmt w:val="bullet"/>
      <w:lvlText w:val=""/>
      <w:lvlJc w:val="left"/>
      <w:pPr>
        <w:ind w:left="7180" w:hanging="360"/>
      </w:pPr>
      <w:rPr>
        <w:rFonts w:ascii="Wingdings" w:hAnsi="Wingdings" w:hint="default"/>
      </w:rPr>
    </w:lvl>
  </w:abstractNum>
  <w:abstractNum w:abstractNumId="21"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7A3535"/>
    <w:multiLevelType w:val="hybridMultilevel"/>
    <w:tmpl w:val="389291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1"/>
  </w:num>
  <w:num w:numId="3">
    <w:abstractNumId w:val="13"/>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19"/>
  </w:num>
  <w:num w:numId="17">
    <w:abstractNumId w:val="11"/>
  </w:num>
  <w:num w:numId="18">
    <w:abstractNumId w:val="15"/>
  </w:num>
  <w:num w:numId="19">
    <w:abstractNumId w:val="22"/>
  </w:num>
  <w:num w:numId="20">
    <w:abstractNumId w:val="16"/>
  </w:num>
  <w:num w:numId="21">
    <w:abstractNumId w:val="17"/>
  </w:num>
  <w:num w:numId="22">
    <w:abstractNumId w:val="18"/>
  </w:num>
  <w:num w:numId="23">
    <w:abstractNumId w:val="12"/>
  </w:num>
  <w:num w:numId="24">
    <w:abstractNumId w:val="25"/>
  </w:num>
  <w:num w:numId="25">
    <w:abstractNumId w:val="10"/>
  </w:num>
  <w:num w:numId="26">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3F0"/>
    <w:rsid w:val="000019C3"/>
    <w:rsid w:val="00001A46"/>
    <w:rsid w:val="00005947"/>
    <w:rsid w:val="00005DD2"/>
    <w:rsid w:val="00006A3A"/>
    <w:rsid w:val="0000704E"/>
    <w:rsid w:val="000101F2"/>
    <w:rsid w:val="00010971"/>
    <w:rsid w:val="000109E4"/>
    <w:rsid w:val="00010E2D"/>
    <w:rsid w:val="00012C1C"/>
    <w:rsid w:val="00012CA7"/>
    <w:rsid w:val="00012D13"/>
    <w:rsid w:val="00014637"/>
    <w:rsid w:val="0001497A"/>
    <w:rsid w:val="000162B6"/>
    <w:rsid w:val="00016882"/>
    <w:rsid w:val="00016E2A"/>
    <w:rsid w:val="00017181"/>
    <w:rsid w:val="0001799B"/>
    <w:rsid w:val="00021AA5"/>
    <w:rsid w:val="000222BA"/>
    <w:rsid w:val="0002328F"/>
    <w:rsid w:val="00023C9C"/>
    <w:rsid w:val="00025BD2"/>
    <w:rsid w:val="00027B64"/>
    <w:rsid w:val="00030459"/>
    <w:rsid w:val="00030A86"/>
    <w:rsid w:val="00031E71"/>
    <w:rsid w:val="000335D1"/>
    <w:rsid w:val="00033A00"/>
    <w:rsid w:val="00034425"/>
    <w:rsid w:val="000344DB"/>
    <w:rsid w:val="00034D55"/>
    <w:rsid w:val="00035C0C"/>
    <w:rsid w:val="00037D1B"/>
    <w:rsid w:val="0004098D"/>
    <w:rsid w:val="00041F82"/>
    <w:rsid w:val="00042937"/>
    <w:rsid w:val="00044D6B"/>
    <w:rsid w:val="000452BB"/>
    <w:rsid w:val="000479C0"/>
    <w:rsid w:val="00047BE7"/>
    <w:rsid w:val="00050EFD"/>
    <w:rsid w:val="0005146A"/>
    <w:rsid w:val="000514F7"/>
    <w:rsid w:val="000527B7"/>
    <w:rsid w:val="000532E8"/>
    <w:rsid w:val="00053C8E"/>
    <w:rsid w:val="000555C9"/>
    <w:rsid w:val="000556EC"/>
    <w:rsid w:val="0006043D"/>
    <w:rsid w:val="00060936"/>
    <w:rsid w:val="00060A90"/>
    <w:rsid w:val="00060CB1"/>
    <w:rsid w:val="00060F49"/>
    <w:rsid w:val="00061054"/>
    <w:rsid w:val="0006250D"/>
    <w:rsid w:val="00063826"/>
    <w:rsid w:val="000646F0"/>
    <w:rsid w:val="00064FE9"/>
    <w:rsid w:val="00065D23"/>
    <w:rsid w:val="00065E90"/>
    <w:rsid w:val="000674A0"/>
    <w:rsid w:val="000701CD"/>
    <w:rsid w:val="00071D84"/>
    <w:rsid w:val="00072F43"/>
    <w:rsid w:val="00073DED"/>
    <w:rsid w:val="000746D6"/>
    <w:rsid w:val="00074CE4"/>
    <w:rsid w:val="000766A7"/>
    <w:rsid w:val="00077B2C"/>
    <w:rsid w:val="00077D47"/>
    <w:rsid w:val="0008330D"/>
    <w:rsid w:val="00083B7A"/>
    <w:rsid w:val="000843CC"/>
    <w:rsid w:val="00085061"/>
    <w:rsid w:val="000850FC"/>
    <w:rsid w:val="00087B31"/>
    <w:rsid w:val="00091474"/>
    <w:rsid w:val="00091FAA"/>
    <w:rsid w:val="00092CB4"/>
    <w:rsid w:val="00093740"/>
    <w:rsid w:val="0009406F"/>
    <w:rsid w:val="00094B98"/>
    <w:rsid w:val="00095021"/>
    <w:rsid w:val="00096E9C"/>
    <w:rsid w:val="00097034"/>
    <w:rsid w:val="000973C5"/>
    <w:rsid w:val="000976F5"/>
    <w:rsid w:val="00097855"/>
    <w:rsid w:val="000A18FA"/>
    <w:rsid w:val="000A1EAC"/>
    <w:rsid w:val="000A2C63"/>
    <w:rsid w:val="000A3400"/>
    <w:rsid w:val="000A35D8"/>
    <w:rsid w:val="000A397D"/>
    <w:rsid w:val="000A405C"/>
    <w:rsid w:val="000A4403"/>
    <w:rsid w:val="000A5001"/>
    <w:rsid w:val="000A5D15"/>
    <w:rsid w:val="000A620C"/>
    <w:rsid w:val="000A6468"/>
    <w:rsid w:val="000A6ACE"/>
    <w:rsid w:val="000A776B"/>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CE0"/>
    <w:rsid w:val="000C16DF"/>
    <w:rsid w:val="000C1FC6"/>
    <w:rsid w:val="000C2E37"/>
    <w:rsid w:val="000C31C7"/>
    <w:rsid w:val="000C3EA0"/>
    <w:rsid w:val="000C5181"/>
    <w:rsid w:val="000C5A47"/>
    <w:rsid w:val="000C6AD5"/>
    <w:rsid w:val="000C7F2C"/>
    <w:rsid w:val="000D06F4"/>
    <w:rsid w:val="000D0919"/>
    <w:rsid w:val="000D0DED"/>
    <w:rsid w:val="000D39E0"/>
    <w:rsid w:val="000D486F"/>
    <w:rsid w:val="000D6118"/>
    <w:rsid w:val="000D6BDE"/>
    <w:rsid w:val="000D6FF7"/>
    <w:rsid w:val="000D707D"/>
    <w:rsid w:val="000D7C89"/>
    <w:rsid w:val="000E02B3"/>
    <w:rsid w:val="000E13D0"/>
    <w:rsid w:val="000E1E91"/>
    <w:rsid w:val="000E32F1"/>
    <w:rsid w:val="000E4922"/>
    <w:rsid w:val="000E54A4"/>
    <w:rsid w:val="000E5966"/>
    <w:rsid w:val="000E6748"/>
    <w:rsid w:val="000E7757"/>
    <w:rsid w:val="000F0802"/>
    <w:rsid w:val="000F1352"/>
    <w:rsid w:val="000F20D3"/>
    <w:rsid w:val="000F2891"/>
    <w:rsid w:val="000F39F7"/>
    <w:rsid w:val="000F3C19"/>
    <w:rsid w:val="000F3F78"/>
    <w:rsid w:val="000F3F9B"/>
    <w:rsid w:val="000F4B88"/>
    <w:rsid w:val="000F5997"/>
    <w:rsid w:val="000F6427"/>
    <w:rsid w:val="000F698F"/>
    <w:rsid w:val="000F748D"/>
    <w:rsid w:val="00100517"/>
    <w:rsid w:val="00101867"/>
    <w:rsid w:val="00102440"/>
    <w:rsid w:val="001058C9"/>
    <w:rsid w:val="0010708C"/>
    <w:rsid w:val="00107C49"/>
    <w:rsid w:val="001103BE"/>
    <w:rsid w:val="001104F8"/>
    <w:rsid w:val="001123E4"/>
    <w:rsid w:val="00112C6D"/>
    <w:rsid w:val="00113206"/>
    <w:rsid w:val="00114742"/>
    <w:rsid w:val="001178B5"/>
    <w:rsid w:val="00121065"/>
    <w:rsid w:val="00121B18"/>
    <w:rsid w:val="00122874"/>
    <w:rsid w:val="001230D3"/>
    <w:rsid w:val="001233F9"/>
    <w:rsid w:val="00123D50"/>
    <w:rsid w:val="00123ECA"/>
    <w:rsid w:val="001241AE"/>
    <w:rsid w:val="00124B99"/>
    <w:rsid w:val="00126056"/>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C20"/>
    <w:rsid w:val="00136CEB"/>
    <w:rsid w:val="0014063D"/>
    <w:rsid w:val="00140A26"/>
    <w:rsid w:val="00141F08"/>
    <w:rsid w:val="00142949"/>
    <w:rsid w:val="00142DC9"/>
    <w:rsid w:val="00143127"/>
    <w:rsid w:val="001440A9"/>
    <w:rsid w:val="00144F46"/>
    <w:rsid w:val="0014572B"/>
    <w:rsid w:val="00145C98"/>
    <w:rsid w:val="00145DA2"/>
    <w:rsid w:val="00146143"/>
    <w:rsid w:val="00146319"/>
    <w:rsid w:val="001463D9"/>
    <w:rsid w:val="00146573"/>
    <w:rsid w:val="0015069F"/>
    <w:rsid w:val="00150A17"/>
    <w:rsid w:val="00151FAD"/>
    <w:rsid w:val="001527BF"/>
    <w:rsid w:val="0015378C"/>
    <w:rsid w:val="00153B67"/>
    <w:rsid w:val="00154F87"/>
    <w:rsid w:val="00156A4B"/>
    <w:rsid w:val="00157C1C"/>
    <w:rsid w:val="001610AA"/>
    <w:rsid w:val="00161999"/>
    <w:rsid w:val="00162453"/>
    <w:rsid w:val="00162822"/>
    <w:rsid w:val="00164467"/>
    <w:rsid w:val="00170C04"/>
    <w:rsid w:val="00171575"/>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2C05"/>
    <w:rsid w:val="00183F43"/>
    <w:rsid w:val="00183FF4"/>
    <w:rsid w:val="0018419B"/>
    <w:rsid w:val="00184C73"/>
    <w:rsid w:val="00185DAD"/>
    <w:rsid w:val="00185EF2"/>
    <w:rsid w:val="001874BC"/>
    <w:rsid w:val="00190E5E"/>
    <w:rsid w:val="001927BE"/>
    <w:rsid w:val="00192CD6"/>
    <w:rsid w:val="00193779"/>
    <w:rsid w:val="001937A2"/>
    <w:rsid w:val="00193CB5"/>
    <w:rsid w:val="0019481C"/>
    <w:rsid w:val="00194C79"/>
    <w:rsid w:val="001954E5"/>
    <w:rsid w:val="001966F7"/>
    <w:rsid w:val="0019736F"/>
    <w:rsid w:val="0019755C"/>
    <w:rsid w:val="00197A5A"/>
    <w:rsid w:val="001A01B3"/>
    <w:rsid w:val="001A0FB4"/>
    <w:rsid w:val="001A1C56"/>
    <w:rsid w:val="001A23A4"/>
    <w:rsid w:val="001A2CF1"/>
    <w:rsid w:val="001A2D3E"/>
    <w:rsid w:val="001A2EFD"/>
    <w:rsid w:val="001A3105"/>
    <w:rsid w:val="001A3B47"/>
    <w:rsid w:val="001A46AE"/>
    <w:rsid w:val="001A53FD"/>
    <w:rsid w:val="001A57E0"/>
    <w:rsid w:val="001A5FCA"/>
    <w:rsid w:val="001A743E"/>
    <w:rsid w:val="001B043C"/>
    <w:rsid w:val="001B13F7"/>
    <w:rsid w:val="001B1686"/>
    <w:rsid w:val="001B270A"/>
    <w:rsid w:val="001B27DB"/>
    <w:rsid w:val="001B35D8"/>
    <w:rsid w:val="001B3914"/>
    <w:rsid w:val="001B3AD5"/>
    <w:rsid w:val="001B5297"/>
    <w:rsid w:val="001B7965"/>
    <w:rsid w:val="001B7CE9"/>
    <w:rsid w:val="001C0331"/>
    <w:rsid w:val="001C2589"/>
    <w:rsid w:val="001C2C24"/>
    <w:rsid w:val="001C31E1"/>
    <w:rsid w:val="001C3F12"/>
    <w:rsid w:val="001C532F"/>
    <w:rsid w:val="001C7ABB"/>
    <w:rsid w:val="001D1E8D"/>
    <w:rsid w:val="001D35FF"/>
    <w:rsid w:val="001D48B4"/>
    <w:rsid w:val="001D5495"/>
    <w:rsid w:val="001D6280"/>
    <w:rsid w:val="001D629E"/>
    <w:rsid w:val="001D66FE"/>
    <w:rsid w:val="001D6836"/>
    <w:rsid w:val="001D6C9B"/>
    <w:rsid w:val="001D727F"/>
    <w:rsid w:val="001D762D"/>
    <w:rsid w:val="001E091E"/>
    <w:rsid w:val="001E1119"/>
    <w:rsid w:val="001E4193"/>
    <w:rsid w:val="001E5006"/>
    <w:rsid w:val="001E5B3C"/>
    <w:rsid w:val="001E60AC"/>
    <w:rsid w:val="001E73F3"/>
    <w:rsid w:val="001F375C"/>
    <w:rsid w:val="001F49ED"/>
    <w:rsid w:val="001F4BBD"/>
    <w:rsid w:val="001F564F"/>
    <w:rsid w:val="001F670C"/>
    <w:rsid w:val="001F6734"/>
    <w:rsid w:val="001F6A66"/>
    <w:rsid w:val="001F7A0A"/>
    <w:rsid w:val="002027DA"/>
    <w:rsid w:val="00202FDC"/>
    <w:rsid w:val="00203806"/>
    <w:rsid w:val="0020443D"/>
    <w:rsid w:val="00204B8E"/>
    <w:rsid w:val="00204E2C"/>
    <w:rsid w:val="00205478"/>
    <w:rsid w:val="00205661"/>
    <w:rsid w:val="0020616C"/>
    <w:rsid w:val="00210946"/>
    <w:rsid w:val="00210D85"/>
    <w:rsid w:val="00211565"/>
    <w:rsid w:val="002120BB"/>
    <w:rsid w:val="002139DA"/>
    <w:rsid w:val="00214C23"/>
    <w:rsid w:val="00215708"/>
    <w:rsid w:val="00215821"/>
    <w:rsid w:val="00216BE9"/>
    <w:rsid w:val="0021759D"/>
    <w:rsid w:val="002205D1"/>
    <w:rsid w:val="00220BD1"/>
    <w:rsid w:val="00221B2C"/>
    <w:rsid w:val="00221DEF"/>
    <w:rsid w:val="00223929"/>
    <w:rsid w:val="00223D6D"/>
    <w:rsid w:val="00224F73"/>
    <w:rsid w:val="00226633"/>
    <w:rsid w:val="002268FA"/>
    <w:rsid w:val="0022756F"/>
    <w:rsid w:val="0023191A"/>
    <w:rsid w:val="00231ECC"/>
    <w:rsid w:val="00232241"/>
    <w:rsid w:val="00232CF7"/>
    <w:rsid w:val="002333E3"/>
    <w:rsid w:val="002337EF"/>
    <w:rsid w:val="00233A6D"/>
    <w:rsid w:val="00234A7B"/>
    <w:rsid w:val="00235463"/>
    <w:rsid w:val="00235895"/>
    <w:rsid w:val="0023698B"/>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47FE1"/>
    <w:rsid w:val="002504E1"/>
    <w:rsid w:val="00250E26"/>
    <w:rsid w:val="002511B1"/>
    <w:rsid w:val="002517B6"/>
    <w:rsid w:val="002527A6"/>
    <w:rsid w:val="00252FBB"/>
    <w:rsid w:val="002548AD"/>
    <w:rsid w:val="002548F6"/>
    <w:rsid w:val="002557C4"/>
    <w:rsid w:val="00256BA3"/>
    <w:rsid w:val="00257617"/>
    <w:rsid w:val="00257BE2"/>
    <w:rsid w:val="0026033C"/>
    <w:rsid w:val="00260C6A"/>
    <w:rsid w:val="002614F8"/>
    <w:rsid w:val="0026157E"/>
    <w:rsid w:val="00262785"/>
    <w:rsid w:val="00263016"/>
    <w:rsid w:val="00263A44"/>
    <w:rsid w:val="00264146"/>
    <w:rsid w:val="00264B09"/>
    <w:rsid w:val="0026552D"/>
    <w:rsid w:val="0026566F"/>
    <w:rsid w:val="0026747D"/>
    <w:rsid w:val="00267AE2"/>
    <w:rsid w:val="00270D9B"/>
    <w:rsid w:val="0027123F"/>
    <w:rsid w:val="0027180D"/>
    <w:rsid w:val="00271CF8"/>
    <w:rsid w:val="00272400"/>
    <w:rsid w:val="00272509"/>
    <w:rsid w:val="00272D84"/>
    <w:rsid w:val="00273861"/>
    <w:rsid w:val="00273F2E"/>
    <w:rsid w:val="0027475E"/>
    <w:rsid w:val="002766F4"/>
    <w:rsid w:val="00276E87"/>
    <w:rsid w:val="0027722B"/>
    <w:rsid w:val="00277713"/>
    <w:rsid w:val="0028053C"/>
    <w:rsid w:val="0028214A"/>
    <w:rsid w:val="00282DD4"/>
    <w:rsid w:val="00284121"/>
    <w:rsid w:val="00284336"/>
    <w:rsid w:val="002847BC"/>
    <w:rsid w:val="00286085"/>
    <w:rsid w:val="00286543"/>
    <w:rsid w:val="00286841"/>
    <w:rsid w:val="00287EAD"/>
    <w:rsid w:val="00287EB2"/>
    <w:rsid w:val="00287EF5"/>
    <w:rsid w:val="0029055F"/>
    <w:rsid w:val="00292331"/>
    <w:rsid w:val="00292958"/>
    <w:rsid w:val="00293118"/>
    <w:rsid w:val="00293273"/>
    <w:rsid w:val="002936BE"/>
    <w:rsid w:val="002937A3"/>
    <w:rsid w:val="002946C9"/>
    <w:rsid w:val="00295F2F"/>
    <w:rsid w:val="00296203"/>
    <w:rsid w:val="00297678"/>
    <w:rsid w:val="002A00CB"/>
    <w:rsid w:val="002A045F"/>
    <w:rsid w:val="002A0580"/>
    <w:rsid w:val="002A1B37"/>
    <w:rsid w:val="002A1EA7"/>
    <w:rsid w:val="002A2666"/>
    <w:rsid w:val="002A29B1"/>
    <w:rsid w:val="002A5116"/>
    <w:rsid w:val="002A5AF4"/>
    <w:rsid w:val="002A5BA6"/>
    <w:rsid w:val="002A6323"/>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3163"/>
    <w:rsid w:val="002C46C3"/>
    <w:rsid w:val="002C5B4C"/>
    <w:rsid w:val="002C6841"/>
    <w:rsid w:val="002C7539"/>
    <w:rsid w:val="002D0297"/>
    <w:rsid w:val="002D11A5"/>
    <w:rsid w:val="002D2A40"/>
    <w:rsid w:val="002D2AEB"/>
    <w:rsid w:val="002D5283"/>
    <w:rsid w:val="002D546B"/>
    <w:rsid w:val="002D6387"/>
    <w:rsid w:val="002D76E9"/>
    <w:rsid w:val="002E0013"/>
    <w:rsid w:val="002E0255"/>
    <w:rsid w:val="002E13AF"/>
    <w:rsid w:val="002E17AF"/>
    <w:rsid w:val="002E3602"/>
    <w:rsid w:val="002E3716"/>
    <w:rsid w:val="002E3C1B"/>
    <w:rsid w:val="002E3FD9"/>
    <w:rsid w:val="002E4A35"/>
    <w:rsid w:val="002E52BC"/>
    <w:rsid w:val="002E686B"/>
    <w:rsid w:val="002E6A42"/>
    <w:rsid w:val="002E6A5B"/>
    <w:rsid w:val="002E6C58"/>
    <w:rsid w:val="002E6FC2"/>
    <w:rsid w:val="002E7B34"/>
    <w:rsid w:val="002F02C9"/>
    <w:rsid w:val="002F0405"/>
    <w:rsid w:val="002F15C7"/>
    <w:rsid w:val="002F1E3E"/>
    <w:rsid w:val="002F4438"/>
    <w:rsid w:val="0030044D"/>
    <w:rsid w:val="003010FA"/>
    <w:rsid w:val="00301CA7"/>
    <w:rsid w:val="00304E08"/>
    <w:rsid w:val="0030525D"/>
    <w:rsid w:val="00305E15"/>
    <w:rsid w:val="00305E7E"/>
    <w:rsid w:val="00306621"/>
    <w:rsid w:val="00306C92"/>
    <w:rsid w:val="00307022"/>
    <w:rsid w:val="003072E2"/>
    <w:rsid w:val="00307547"/>
    <w:rsid w:val="00311243"/>
    <w:rsid w:val="00311C92"/>
    <w:rsid w:val="0031293A"/>
    <w:rsid w:val="00314850"/>
    <w:rsid w:val="003153F3"/>
    <w:rsid w:val="0031675C"/>
    <w:rsid w:val="00316B7C"/>
    <w:rsid w:val="00317903"/>
    <w:rsid w:val="00320298"/>
    <w:rsid w:val="00320746"/>
    <w:rsid w:val="00320990"/>
    <w:rsid w:val="0032195B"/>
    <w:rsid w:val="00321BED"/>
    <w:rsid w:val="00321D73"/>
    <w:rsid w:val="00322D9A"/>
    <w:rsid w:val="00323097"/>
    <w:rsid w:val="003247B1"/>
    <w:rsid w:val="00324A33"/>
    <w:rsid w:val="003265BE"/>
    <w:rsid w:val="00326FED"/>
    <w:rsid w:val="003276B2"/>
    <w:rsid w:val="00327AE8"/>
    <w:rsid w:val="00330A12"/>
    <w:rsid w:val="00331BC7"/>
    <w:rsid w:val="00332433"/>
    <w:rsid w:val="003325D1"/>
    <w:rsid w:val="00332FBC"/>
    <w:rsid w:val="003334C5"/>
    <w:rsid w:val="00333AB7"/>
    <w:rsid w:val="00333CA1"/>
    <w:rsid w:val="003358B1"/>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50775"/>
    <w:rsid w:val="00350BC7"/>
    <w:rsid w:val="003516D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52C5"/>
    <w:rsid w:val="003660B3"/>
    <w:rsid w:val="003669AD"/>
    <w:rsid w:val="00366F45"/>
    <w:rsid w:val="003677E5"/>
    <w:rsid w:val="0036798A"/>
    <w:rsid w:val="003706E2"/>
    <w:rsid w:val="00370D96"/>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4CC"/>
    <w:rsid w:val="00387A71"/>
    <w:rsid w:val="00387FDA"/>
    <w:rsid w:val="0039068E"/>
    <w:rsid w:val="003921A8"/>
    <w:rsid w:val="00393690"/>
    <w:rsid w:val="0039387E"/>
    <w:rsid w:val="00393D0A"/>
    <w:rsid w:val="00394177"/>
    <w:rsid w:val="00394C69"/>
    <w:rsid w:val="00394D79"/>
    <w:rsid w:val="003953E3"/>
    <w:rsid w:val="00395928"/>
    <w:rsid w:val="00396277"/>
    <w:rsid w:val="00397564"/>
    <w:rsid w:val="003A0082"/>
    <w:rsid w:val="003A0BC7"/>
    <w:rsid w:val="003A2578"/>
    <w:rsid w:val="003A387F"/>
    <w:rsid w:val="003A38AF"/>
    <w:rsid w:val="003A3CCA"/>
    <w:rsid w:val="003A4FDD"/>
    <w:rsid w:val="003A699A"/>
    <w:rsid w:val="003A6D40"/>
    <w:rsid w:val="003A7517"/>
    <w:rsid w:val="003A7F6A"/>
    <w:rsid w:val="003A7FF4"/>
    <w:rsid w:val="003B0A57"/>
    <w:rsid w:val="003B2327"/>
    <w:rsid w:val="003B2355"/>
    <w:rsid w:val="003B2D96"/>
    <w:rsid w:val="003B4DEB"/>
    <w:rsid w:val="003B5FD3"/>
    <w:rsid w:val="003B7B76"/>
    <w:rsid w:val="003C1990"/>
    <w:rsid w:val="003C30ED"/>
    <w:rsid w:val="003C3E6A"/>
    <w:rsid w:val="003C40FF"/>
    <w:rsid w:val="003C4119"/>
    <w:rsid w:val="003C5393"/>
    <w:rsid w:val="003C63D5"/>
    <w:rsid w:val="003C6493"/>
    <w:rsid w:val="003C6499"/>
    <w:rsid w:val="003C6FF6"/>
    <w:rsid w:val="003D1A48"/>
    <w:rsid w:val="003D2F24"/>
    <w:rsid w:val="003D32FA"/>
    <w:rsid w:val="003D3925"/>
    <w:rsid w:val="003D3BCA"/>
    <w:rsid w:val="003D4078"/>
    <w:rsid w:val="003D4985"/>
    <w:rsid w:val="003D4D7C"/>
    <w:rsid w:val="003D5233"/>
    <w:rsid w:val="003D5309"/>
    <w:rsid w:val="003D5B5E"/>
    <w:rsid w:val="003D6151"/>
    <w:rsid w:val="003D6C3E"/>
    <w:rsid w:val="003D6EC0"/>
    <w:rsid w:val="003D6EFA"/>
    <w:rsid w:val="003E03F4"/>
    <w:rsid w:val="003E0A0D"/>
    <w:rsid w:val="003E0BA4"/>
    <w:rsid w:val="003E0BE4"/>
    <w:rsid w:val="003E281E"/>
    <w:rsid w:val="003E33B2"/>
    <w:rsid w:val="003E346D"/>
    <w:rsid w:val="003E4896"/>
    <w:rsid w:val="003E50A6"/>
    <w:rsid w:val="003E525E"/>
    <w:rsid w:val="003E5911"/>
    <w:rsid w:val="003E66C9"/>
    <w:rsid w:val="003E7264"/>
    <w:rsid w:val="003E780C"/>
    <w:rsid w:val="003F0306"/>
    <w:rsid w:val="003F09EE"/>
    <w:rsid w:val="003F12D4"/>
    <w:rsid w:val="003F21D4"/>
    <w:rsid w:val="003F278E"/>
    <w:rsid w:val="003F307B"/>
    <w:rsid w:val="003F4A7C"/>
    <w:rsid w:val="003F4B6A"/>
    <w:rsid w:val="003F579B"/>
    <w:rsid w:val="003F63C5"/>
    <w:rsid w:val="003F7D54"/>
    <w:rsid w:val="00400391"/>
    <w:rsid w:val="0040369B"/>
    <w:rsid w:val="00403768"/>
    <w:rsid w:val="00403D84"/>
    <w:rsid w:val="00403F75"/>
    <w:rsid w:val="0040482C"/>
    <w:rsid w:val="00404A8F"/>
    <w:rsid w:val="00406959"/>
    <w:rsid w:val="004069E8"/>
    <w:rsid w:val="00410632"/>
    <w:rsid w:val="00410A15"/>
    <w:rsid w:val="00412326"/>
    <w:rsid w:val="0041307C"/>
    <w:rsid w:val="00414C8C"/>
    <w:rsid w:val="0041589B"/>
    <w:rsid w:val="00416B84"/>
    <w:rsid w:val="00417969"/>
    <w:rsid w:val="00420A03"/>
    <w:rsid w:val="00421B28"/>
    <w:rsid w:val="004234D0"/>
    <w:rsid w:val="00424254"/>
    <w:rsid w:val="0042651F"/>
    <w:rsid w:val="00426C1F"/>
    <w:rsid w:val="00426C64"/>
    <w:rsid w:val="0043238C"/>
    <w:rsid w:val="004329E1"/>
    <w:rsid w:val="00432E70"/>
    <w:rsid w:val="00434261"/>
    <w:rsid w:val="00434F28"/>
    <w:rsid w:val="00435660"/>
    <w:rsid w:val="00435B71"/>
    <w:rsid w:val="004361B2"/>
    <w:rsid w:val="004368CA"/>
    <w:rsid w:val="004373B6"/>
    <w:rsid w:val="00437CC3"/>
    <w:rsid w:val="00440983"/>
    <w:rsid w:val="00440D24"/>
    <w:rsid w:val="004412FD"/>
    <w:rsid w:val="00442ECC"/>
    <w:rsid w:val="00444A1F"/>
    <w:rsid w:val="00446106"/>
    <w:rsid w:val="00446204"/>
    <w:rsid w:val="0044696E"/>
    <w:rsid w:val="00446FF2"/>
    <w:rsid w:val="00447759"/>
    <w:rsid w:val="00447A3F"/>
    <w:rsid w:val="00447DD4"/>
    <w:rsid w:val="00451113"/>
    <w:rsid w:val="004511C3"/>
    <w:rsid w:val="00451264"/>
    <w:rsid w:val="004527E4"/>
    <w:rsid w:val="00452CE0"/>
    <w:rsid w:val="00453619"/>
    <w:rsid w:val="00453704"/>
    <w:rsid w:val="00453D7E"/>
    <w:rsid w:val="004547B9"/>
    <w:rsid w:val="0045485F"/>
    <w:rsid w:val="00454861"/>
    <w:rsid w:val="00454B94"/>
    <w:rsid w:val="00456C14"/>
    <w:rsid w:val="0046094B"/>
    <w:rsid w:val="00460AEB"/>
    <w:rsid w:val="0046163A"/>
    <w:rsid w:val="00461C8E"/>
    <w:rsid w:val="0046498F"/>
    <w:rsid w:val="0046631D"/>
    <w:rsid w:val="0046710D"/>
    <w:rsid w:val="0046781F"/>
    <w:rsid w:val="00467E14"/>
    <w:rsid w:val="00473743"/>
    <w:rsid w:val="00473DCD"/>
    <w:rsid w:val="00473E9E"/>
    <w:rsid w:val="00474B2E"/>
    <w:rsid w:val="004773C2"/>
    <w:rsid w:val="004802FC"/>
    <w:rsid w:val="00480F9E"/>
    <w:rsid w:val="00483505"/>
    <w:rsid w:val="0048358E"/>
    <w:rsid w:val="00483C42"/>
    <w:rsid w:val="00484C51"/>
    <w:rsid w:val="00484D4D"/>
    <w:rsid w:val="00485063"/>
    <w:rsid w:val="00485093"/>
    <w:rsid w:val="00485781"/>
    <w:rsid w:val="00485AD6"/>
    <w:rsid w:val="00485B95"/>
    <w:rsid w:val="00490EEC"/>
    <w:rsid w:val="0049243B"/>
    <w:rsid w:val="00493803"/>
    <w:rsid w:val="00493DB5"/>
    <w:rsid w:val="00494594"/>
    <w:rsid w:val="004954F7"/>
    <w:rsid w:val="00496AF6"/>
    <w:rsid w:val="00497E65"/>
    <w:rsid w:val="004A12DE"/>
    <w:rsid w:val="004A3CB3"/>
    <w:rsid w:val="004A4FFB"/>
    <w:rsid w:val="004A6FF1"/>
    <w:rsid w:val="004B00C3"/>
    <w:rsid w:val="004B0AEF"/>
    <w:rsid w:val="004B219E"/>
    <w:rsid w:val="004B359D"/>
    <w:rsid w:val="004B3850"/>
    <w:rsid w:val="004B3B33"/>
    <w:rsid w:val="004B56C6"/>
    <w:rsid w:val="004B6F66"/>
    <w:rsid w:val="004B71E4"/>
    <w:rsid w:val="004B7A72"/>
    <w:rsid w:val="004B7C72"/>
    <w:rsid w:val="004B7F90"/>
    <w:rsid w:val="004C0A31"/>
    <w:rsid w:val="004C0A93"/>
    <w:rsid w:val="004C1C16"/>
    <w:rsid w:val="004C34C8"/>
    <w:rsid w:val="004C37FE"/>
    <w:rsid w:val="004C53DD"/>
    <w:rsid w:val="004C54D2"/>
    <w:rsid w:val="004C59B1"/>
    <w:rsid w:val="004C6154"/>
    <w:rsid w:val="004C6E35"/>
    <w:rsid w:val="004C7A3A"/>
    <w:rsid w:val="004D044E"/>
    <w:rsid w:val="004D1D74"/>
    <w:rsid w:val="004D2EBE"/>
    <w:rsid w:val="004D2FB0"/>
    <w:rsid w:val="004D3476"/>
    <w:rsid w:val="004D3E8D"/>
    <w:rsid w:val="004D4280"/>
    <w:rsid w:val="004D4F59"/>
    <w:rsid w:val="004D57DF"/>
    <w:rsid w:val="004D5ABA"/>
    <w:rsid w:val="004D5B42"/>
    <w:rsid w:val="004D5D40"/>
    <w:rsid w:val="004D65FB"/>
    <w:rsid w:val="004D672C"/>
    <w:rsid w:val="004D6C6B"/>
    <w:rsid w:val="004D71F9"/>
    <w:rsid w:val="004D769F"/>
    <w:rsid w:val="004D7ECA"/>
    <w:rsid w:val="004E079E"/>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B60"/>
    <w:rsid w:val="004F386B"/>
    <w:rsid w:val="004F3A16"/>
    <w:rsid w:val="004F4023"/>
    <w:rsid w:val="004F44C6"/>
    <w:rsid w:val="004F4BD0"/>
    <w:rsid w:val="004F4EA0"/>
    <w:rsid w:val="004F5E55"/>
    <w:rsid w:val="004F6699"/>
    <w:rsid w:val="004F6CBD"/>
    <w:rsid w:val="004F7B08"/>
    <w:rsid w:val="004F7B98"/>
    <w:rsid w:val="0050049F"/>
    <w:rsid w:val="00501645"/>
    <w:rsid w:val="00501D10"/>
    <w:rsid w:val="00501D41"/>
    <w:rsid w:val="00501E3B"/>
    <w:rsid w:val="00502B7C"/>
    <w:rsid w:val="00503778"/>
    <w:rsid w:val="00503F5F"/>
    <w:rsid w:val="005044D1"/>
    <w:rsid w:val="00504BF0"/>
    <w:rsid w:val="0050517A"/>
    <w:rsid w:val="00505F4A"/>
    <w:rsid w:val="005064EA"/>
    <w:rsid w:val="00506CFD"/>
    <w:rsid w:val="005072F3"/>
    <w:rsid w:val="00507CF1"/>
    <w:rsid w:val="00510314"/>
    <w:rsid w:val="0051103D"/>
    <w:rsid w:val="005126F7"/>
    <w:rsid w:val="005148D7"/>
    <w:rsid w:val="005161E0"/>
    <w:rsid w:val="005175DD"/>
    <w:rsid w:val="005179F2"/>
    <w:rsid w:val="00517C78"/>
    <w:rsid w:val="00520BF5"/>
    <w:rsid w:val="00521294"/>
    <w:rsid w:val="005222E5"/>
    <w:rsid w:val="00522E5E"/>
    <w:rsid w:val="00523424"/>
    <w:rsid w:val="00524F12"/>
    <w:rsid w:val="0052585A"/>
    <w:rsid w:val="005264A5"/>
    <w:rsid w:val="0052692F"/>
    <w:rsid w:val="00526C58"/>
    <w:rsid w:val="00527E43"/>
    <w:rsid w:val="00532384"/>
    <w:rsid w:val="005326B5"/>
    <w:rsid w:val="00533276"/>
    <w:rsid w:val="005336F2"/>
    <w:rsid w:val="00534D32"/>
    <w:rsid w:val="00534FE7"/>
    <w:rsid w:val="00535910"/>
    <w:rsid w:val="00536D57"/>
    <w:rsid w:val="00537353"/>
    <w:rsid w:val="0053794D"/>
    <w:rsid w:val="005409C5"/>
    <w:rsid w:val="00540B51"/>
    <w:rsid w:val="00540FDC"/>
    <w:rsid w:val="005411A5"/>
    <w:rsid w:val="0054184C"/>
    <w:rsid w:val="00542695"/>
    <w:rsid w:val="00546817"/>
    <w:rsid w:val="005469C4"/>
    <w:rsid w:val="00547655"/>
    <w:rsid w:val="005476F2"/>
    <w:rsid w:val="00547967"/>
    <w:rsid w:val="00547E3F"/>
    <w:rsid w:val="00547EFE"/>
    <w:rsid w:val="00550271"/>
    <w:rsid w:val="005509C5"/>
    <w:rsid w:val="00550C8A"/>
    <w:rsid w:val="00552350"/>
    <w:rsid w:val="00553CB2"/>
    <w:rsid w:val="005541B1"/>
    <w:rsid w:val="00555F28"/>
    <w:rsid w:val="005568A2"/>
    <w:rsid w:val="005575B7"/>
    <w:rsid w:val="00557EAC"/>
    <w:rsid w:val="005608E5"/>
    <w:rsid w:val="00561053"/>
    <w:rsid w:val="00562593"/>
    <w:rsid w:val="00562A46"/>
    <w:rsid w:val="00562C32"/>
    <w:rsid w:val="00562EFE"/>
    <w:rsid w:val="00563A38"/>
    <w:rsid w:val="00563D6D"/>
    <w:rsid w:val="00564709"/>
    <w:rsid w:val="00564CCC"/>
    <w:rsid w:val="0056549A"/>
    <w:rsid w:val="00565C64"/>
    <w:rsid w:val="0056602D"/>
    <w:rsid w:val="00566C50"/>
    <w:rsid w:val="00566F7F"/>
    <w:rsid w:val="00567886"/>
    <w:rsid w:val="00567910"/>
    <w:rsid w:val="00570022"/>
    <w:rsid w:val="005704EB"/>
    <w:rsid w:val="0057074D"/>
    <w:rsid w:val="00572B9A"/>
    <w:rsid w:val="0057353C"/>
    <w:rsid w:val="00573A8A"/>
    <w:rsid w:val="00573AFA"/>
    <w:rsid w:val="005743B3"/>
    <w:rsid w:val="005743EA"/>
    <w:rsid w:val="00574B87"/>
    <w:rsid w:val="00574DBB"/>
    <w:rsid w:val="00576FCD"/>
    <w:rsid w:val="00577512"/>
    <w:rsid w:val="00580435"/>
    <w:rsid w:val="005810D5"/>
    <w:rsid w:val="0058282B"/>
    <w:rsid w:val="00582840"/>
    <w:rsid w:val="00585DF9"/>
    <w:rsid w:val="005863F8"/>
    <w:rsid w:val="00586B47"/>
    <w:rsid w:val="00587240"/>
    <w:rsid w:val="0058748F"/>
    <w:rsid w:val="005875F7"/>
    <w:rsid w:val="00591751"/>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A0B27"/>
    <w:rsid w:val="005A1C82"/>
    <w:rsid w:val="005A20BA"/>
    <w:rsid w:val="005A2109"/>
    <w:rsid w:val="005A31C7"/>
    <w:rsid w:val="005A3430"/>
    <w:rsid w:val="005A3748"/>
    <w:rsid w:val="005A3F95"/>
    <w:rsid w:val="005A450C"/>
    <w:rsid w:val="005A59E6"/>
    <w:rsid w:val="005B0422"/>
    <w:rsid w:val="005B048F"/>
    <w:rsid w:val="005B0BBA"/>
    <w:rsid w:val="005B0E7C"/>
    <w:rsid w:val="005B149A"/>
    <w:rsid w:val="005B1820"/>
    <w:rsid w:val="005B1B16"/>
    <w:rsid w:val="005B22FA"/>
    <w:rsid w:val="005B263B"/>
    <w:rsid w:val="005B2921"/>
    <w:rsid w:val="005B2ABD"/>
    <w:rsid w:val="005B552C"/>
    <w:rsid w:val="005B6205"/>
    <w:rsid w:val="005B7F73"/>
    <w:rsid w:val="005C0571"/>
    <w:rsid w:val="005C0917"/>
    <w:rsid w:val="005C12D9"/>
    <w:rsid w:val="005C2018"/>
    <w:rsid w:val="005C3762"/>
    <w:rsid w:val="005C3891"/>
    <w:rsid w:val="005C3965"/>
    <w:rsid w:val="005C40EC"/>
    <w:rsid w:val="005C4159"/>
    <w:rsid w:val="005C42CC"/>
    <w:rsid w:val="005C4440"/>
    <w:rsid w:val="005C4624"/>
    <w:rsid w:val="005C467B"/>
    <w:rsid w:val="005C569D"/>
    <w:rsid w:val="005C5ECB"/>
    <w:rsid w:val="005D07A2"/>
    <w:rsid w:val="005D4CCF"/>
    <w:rsid w:val="005D58AD"/>
    <w:rsid w:val="005D5DB8"/>
    <w:rsid w:val="005D6030"/>
    <w:rsid w:val="005D6373"/>
    <w:rsid w:val="005D69EA"/>
    <w:rsid w:val="005D6AD8"/>
    <w:rsid w:val="005E33F9"/>
    <w:rsid w:val="005E38C6"/>
    <w:rsid w:val="005E39F7"/>
    <w:rsid w:val="005E3F74"/>
    <w:rsid w:val="005E429C"/>
    <w:rsid w:val="005E44C2"/>
    <w:rsid w:val="005E5170"/>
    <w:rsid w:val="005E5BAE"/>
    <w:rsid w:val="005E5C9E"/>
    <w:rsid w:val="005F316C"/>
    <w:rsid w:val="005F3264"/>
    <w:rsid w:val="005F3328"/>
    <w:rsid w:val="005F3A00"/>
    <w:rsid w:val="005F43C5"/>
    <w:rsid w:val="005F4B90"/>
    <w:rsid w:val="005F4EE1"/>
    <w:rsid w:val="005F5810"/>
    <w:rsid w:val="005F6715"/>
    <w:rsid w:val="005F7441"/>
    <w:rsid w:val="005F74F8"/>
    <w:rsid w:val="005F7E6C"/>
    <w:rsid w:val="00600526"/>
    <w:rsid w:val="00601143"/>
    <w:rsid w:val="0060250B"/>
    <w:rsid w:val="0060445F"/>
    <w:rsid w:val="0060461A"/>
    <w:rsid w:val="00605043"/>
    <w:rsid w:val="006055E3"/>
    <w:rsid w:val="00606D4B"/>
    <w:rsid w:val="00610BEE"/>
    <w:rsid w:val="00612181"/>
    <w:rsid w:val="00612AF8"/>
    <w:rsid w:val="0061370C"/>
    <w:rsid w:val="00613C79"/>
    <w:rsid w:val="00614735"/>
    <w:rsid w:val="00615D37"/>
    <w:rsid w:val="00615D85"/>
    <w:rsid w:val="00615DD8"/>
    <w:rsid w:val="006169B6"/>
    <w:rsid w:val="00616A7E"/>
    <w:rsid w:val="006177F2"/>
    <w:rsid w:val="0062162D"/>
    <w:rsid w:val="00622B76"/>
    <w:rsid w:val="00624B6B"/>
    <w:rsid w:val="00625FAF"/>
    <w:rsid w:val="0062615A"/>
    <w:rsid w:val="00626591"/>
    <w:rsid w:val="006267FA"/>
    <w:rsid w:val="006274ED"/>
    <w:rsid w:val="00630637"/>
    <w:rsid w:val="00630B1C"/>
    <w:rsid w:val="00630B57"/>
    <w:rsid w:val="0063146B"/>
    <w:rsid w:val="00631564"/>
    <w:rsid w:val="00632E30"/>
    <w:rsid w:val="006332C2"/>
    <w:rsid w:val="00633375"/>
    <w:rsid w:val="00633E2A"/>
    <w:rsid w:val="00633F09"/>
    <w:rsid w:val="006342FA"/>
    <w:rsid w:val="00634318"/>
    <w:rsid w:val="00634EB3"/>
    <w:rsid w:val="0063581E"/>
    <w:rsid w:val="0063582E"/>
    <w:rsid w:val="00635A26"/>
    <w:rsid w:val="0063699E"/>
    <w:rsid w:val="00637465"/>
    <w:rsid w:val="00641F28"/>
    <w:rsid w:val="00642310"/>
    <w:rsid w:val="00642522"/>
    <w:rsid w:val="0064434D"/>
    <w:rsid w:val="00646331"/>
    <w:rsid w:val="006466D7"/>
    <w:rsid w:val="006466FA"/>
    <w:rsid w:val="00647124"/>
    <w:rsid w:val="006476C2"/>
    <w:rsid w:val="00647714"/>
    <w:rsid w:val="00651060"/>
    <w:rsid w:val="006515B8"/>
    <w:rsid w:val="006530C7"/>
    <w:rsid w:val="00655744"/>
    <w:rsid w:val="00655B81"/>
    <w:rsid w:val="006574A8"/>
    <w:rsid w:val="00660272"/>
    <w:rsid w:val="006604E9"/>
    <w:rsid w:val="00660FB7"/>
    <w:rsid w:val="006612B2"/>
    <w:rsid w:val="00663EB8"/>
    <w:rsid w:val="006642E3"/>
    <w:rsid w:val="006650F3"/>
    <w:rsid w:val="0066788F"/>
    <w:rsid w:val="006678E9"/>
    <w:rsid w:val="0067010E"/>
    <w:rsid w:val="0067034F"/>
    <w:rsid w:val="00670A3A"/>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61F3"/>
    <w:rsid w:val="006864D3"/>
    <w:rsid w:val="006868ED"/>
    <w:rsid w:val="00686FD8"/>
    <w:rsid w:val="006874DD"/>
    <w:rsid w:val="00690846"/>
    <w:rsid w:val="00691559"/>
    <w:rsid w:val="00691EDE"/>
    <w:rsid w:val="00692A03"/>
    <w:rsid w:val="00695742"/>
    <w:rsid w:val="006963C9"/>
    <w:rsid w:val="006965CB"/>
    <w:rsid w:val="00696CD7"/>
    <w:rsid w:val="006979A7"/>
    <w:rsid w:val="006A0EC1"/>
    <w:rsid w:val="006A12B6"/>
    <w:rsid w:val="006A2321"/>
    <w:rsid w:val="006A26D7"/>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81F"/>
    <w:rsid w:val="006C2331"/>
    <w:rsid w:val="006C2722"/>
    <w:rsid w:val="006C4EBD"/>
    <w:rsid w:val="006C515C"/>
    <w:rsid w:val="006C59C4"/>
    <w:rsid w:val="006C60BC"/>
    <w:rsid w:val="006C7C86"/>
    <w:rsid w:val="006D0284"/>
    <w:rsid w:val="006D33F3"/>
    <w:rsid w:val="006D44D8"/>
    <w:rsid w:val="006D4EF7"/>
    <w:rsid w:val="006D52E6"/>
    <w:rsid w:val="006E07C2"/>
    <w:rsid w:val="006E18CA"/>
    <w:rsid w:val="006E1AC6"/>
    <w:rsid w:val="006E200E"/>
    <w:rsid w:val="006E2A84"/>
    <w:rsid w:val="006E4489"/>
    <w:rsid w:val="006E4A2F"/>
    <w:rsid w:val="006E5BFA"/>
    <w:rsid w:val="006E69F3"/>
    <w:rsid w:val="006E74AA"/>
    <w:rsid w:val="006F2511"/>
    <w:rsid w:val="006F276C"/>
    <w:rsid w:val="006F277E"/>
    <w:rsid w:val="006F2A58"/>
    <w:rsid w:val="006F2CCB"/>
    <w:rsid w:val="006F32AE"/>
    <w:rsid w:val="006F375A"/>
    <w:rsid w:val="006F4196"/>
    <w:rsid w:val="006F56E3"/>
    <w:rsid w:val="00700527"/>
    <w:rsid w:val="00701766"/>
    <w:rsid w:val="00702DCC"/>
    <w:rsid w:val="007047BB"/>
    <w:rsid w:val="007047D7"/>
    <w:rsid w:val="00704E3D"/>
    <w:rsid w:val="00705075"/>
    <w:rsid w:val="007053A0"/>
    <w:rsid w:val="00707F25"/>
    <w:rsid w:val="00710B16"/>
    <w:rsid w:val="00710C1A"/>
    <w:rsid w:val="00712B60"/>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27179"/>
    <w:rsid w:val="00730052"/>
    <w:rsid w:val="007304FE"/>
    <w:rsid w:val="00730963"/>
    <w:rsid w:val="0073251F"/>
    <w:rsid w:val="0073338D"/>
    <w:rsid w:val="0073482C"/>
    <w:rsid w:val="00734FE4"/>
    <w:rsid w:val="0073598D"/>
    <w:rsid w:val="00735DB2"/>
    <w:rsid w:val="00735F05"/>
    <w:rsid w:val="00736ADE"/>
    <w:rsid w:val="00736F89"/>
    <w:rsid w:val="00740152"/>
    <w:rsid w:val="00740454"/>
    <w:rsid w:val="00740EA5"/>
    <w:rsid w:val="00742300"/>
    <w:rsid w:val="00742365"/>
    <w:rsid w:val="00742DBE"/>
    <w:rsid w:val="0074327A"/>
    <w:rsid w:val="00743E4C"/>
    <w:rsid w:val="0074410E"/>
    <w:rsid w:val="00745DC2"/>
    <w:rsid w:val="007474D9"/>
    <w:rsid w:val="00750402"/>
    <w:rsid w:val="007505B1"/>
    <w:rsid w:val="00751269"/>
    <w:rsid w:val="00751686"/>
    <w:rsid w:val="00752F5C"/>
    <w:rsid w:val="00753DE8"/>
    <w:rsid w:val="007559D9"/>
    <w:rsid w:val="007560DC"/>
    <w:rsid w:val="007576C9"/>
    <w:rsid w:val="007606E1"/>
    <w:rsid w:val="00760CD2"/>
    <w:rsid w:val="00760CDE"/>
    <w:rsid w:val="0076327F"/>
    <w:rsid w:val="00764326"/>
    <w:rsid w:val="0076467C"/>
    <w:rsid w:val="0076539D"/>
    <w:rsid w:val="007665C0"/>
    <w:rsid w:val="007674C9"/>
    <w:rsid w:val="00767BD9"/>
    <w:rsid w:val="00771296"/>
    <w:rsid w:val="00773E06"/>
    <w:rsid w:val="007744E5"/>
    <w:rsid w:val="007744EB"/>
    <w:rsid w:val="0077457A"/>
    <w:rsid w:val="00775579"/>
    <w:rsid w:val="00776C6C"/>
    <w:rsid w:val="007774CB"/>
    <w:rsid w:val="00780C2D"/>
    <w:rsid w:val="00781A4B"/>
    <w:rsid w:val="0078231E"/>
    <w:rsid w:val="00782CA4"/>
    <w:rsid w:val="00783EFA"/>
    <w:rsid w:val="00785460"/>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571D"/>
    <w:rsid w:val="00796850"/>
    <w:rsid w:val="007970B6"/>
    <w:rsid w:val="007975C7"/>
    <w:rsid w:val="00797C96"/>
    <w:rsid w:val="00797EDA"/>
    <w:rsid w:val="007A03FF"/>
    <w:rsid w:val="007A12E9"/>
    <w:rsid w:val="007A1363"/>
    <w:rsid w:val="007A1FC7"/>
    <w:rsid w:val="007A31E8"/>
    <w:rsid w:val="007A3B90"/>
    <w:rsid w:val="007A4217"/>
    <w:rsid w:val="007A4AF0"/>
    <w:rsid w:val="007A6579"/>
    <w:rsid w:val="007A69D8"/>
    <w:rsid w:val="007A6D99"/>
    <w:rsid w:val="007B18A8"/>
    <w:rsid w:val="007B27DF"/>
    <w:rsid w:val="007B5528"/>
    <w:rsid w:val="007B5F0C"/>
    <w:rsid w:val="007B5F81"/>
    <w:rsid w:val="007B72A5"/>
    <w:rsid w:val="007C113E"/>
    <w:rsid w:val="007C25D4"/>
    <w:rsid w:val="007C2868"/>
    <w:rsid w:val="007C2C3D"/>
    <w:rsid w:val="007C2E8F"/>
    <w:rsid w:val="007C4391"/>
    <w:rsid w:val="007C6D83"/>
    <w:rsid w:val="007C70F7"/>
    <w:rsid w:val="007C72FC"/>
    <w:rsid w:val="007D0409"/>
    <w:rsid w:val="007D0DB0"/>
    <w:rsid w:val="007D11FE"/>
    <w:rsid w:val="007D1A7D"/>
    <w:rsid w:val="007D2061"/>
    <w:rsid w:val="007D26E9"/>
    <w:rsid w:val="007D2BE0"/>
    <w:rsid w:val="007D334D"/>
    <w:rsid w:val="007D36A9"/>
    <w:rsid w:val="007D36AD"/>
    <w:rsid w:val="007D3F51"/>
    <w:rsid w:val="007D4247"/>
    <w:rsid w:val="007D44EC"/>
    <w:rsid w:val="007D4DC5"/>
    <w:rsid w:val="007D56A8"/>
    <w:rsid w:val="007D633B"/>
    <w:rsid w:val="007D66C9"/>
    <w:rsid w:val="007D6F49"/>
    <w:rsid w:val="007D7B36"/>
    <w:rsid w:val="007E05C3"/>
    <w:rsid w:val="007E1051"/>
    <w:rsid w:val="007E16B4"/>
    <w:rsid w:val="007E1923"/>
    <w:rsid w:val="007E2A95"/>
    <w:rsid w:val="007E2AF0"/>
    <w:rsid w:val="007E2C04"/>
    <w:rsid w:val="007E2ECB"/>
    <w:rsid w:val="007E3238"/>
    <w:rsid w:val="007E3D46"/>
    <w:rsid w:val="007E3F6F"/>
    <w:rsid w:val="007E59F0"/>
    <w:rsid w:val="007E7E28"/>
    <w:rsid w:val="007F0A42"/>
    <w:rsid w:val="007F34B0"/>
    <w:rsid w:val="007F46A5"/>
    <w:rsid w:val="007F54FE"/>
    <w:rsid w:val="007F66C1"/>
    <w:rsid w:val="007F6712"/>
    <w:rsid w:val="007F70EE"/>
    <w:rsid w:val="007F7589"/>
    <w:rsid w:val="00802160"/>
    <w:rsid w:val="00804D18"/>
    <w:rsid w:val="00806518"/>
    <w:rsid w:val="00807CD2"/>
    <w:rsid w:val="00807ED4"/>
    <w:rsid w:val="008112BA"/>
    <w:rsid w:val="00811478"/>
    <w:rsid w:val="00811F1E"/>
    <w:rsid w:val="00812A56"/>
    <w:rsid w:val="008134C6"/>
    <w:rsid w:val="00813CF0"/>
    <w:rsid w:val="00813F15"/>
    <w:rsid w:val="00813FE5"/>
    <w:rsid w:val="00813FE8"/>
    <w:rsid w:val="00814D46"/>
    <w:rsid w:val="0081521E"/>
    <w:rsid w:val="00816B03"/>
    <w:rsid w:val="00817330"/>
    <w:rsid w:val="00817B73"/>
    <w:rsid w:val="00817F24"/>
    <w:rsid w:val="0082051A"/>
    <w:rsid w:val="008207C8"/>
    <w:rsid w:val="00820C09"/>
    <w:rsid w:val="0082211A"/>
    <w:rsid w:val="008221CE"/>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691B"/>
    <w:rsid w:val="00837242"/>
    <w:rsid w:val="00841245"/>
    <w:rsid w:val="0084235B"/>
    <w:rsid w:val="00842F2D"/>
    <w:rsid w:val="0084372C"/>
    <w:rsid w:val="00844C9B"/>
    <w:rsid w:val="00845730"/>
    <w:rsid w:val="0084586B"/>
    <w:rsid w:val="008464D8"/>
    <w:rsid w:val="00847464"/>
    <w:rsid w:val="008478F0"/>
    <w:rsid w:val="00847BB5"/>
    <w:rsid w:val="00847F00"/>
    <w:rsid w:val="008503F1"/>
    <w:rsid w:val="00850E3E"/>
    <w:rsid w:val="008559CC"/>
    <w:rsid w:val="00855BB6"/>
    <w:rsid w:val="008606BA"/>
    <w:rsid w:val="00861111"/>
    <w:rsid w:val="00861735"/>
    <w:rsid w:val="00861885"/>
    <w:rsid w:val="008632B2"/>
    <w:rsid w:val="00863738"/>
    <w:rsid w:val="0086377B"/>
    <w:rsid w:val="008637F5"/>
    <w:rsid w:val="0086398A"/>
    <w:rsid w:val="0086399D"/>
    <w:rsid w:val="008640AF"/>
    <w:rsid w:val="00864591"/>
    <w:rsid w:val="00865ACA"/>
    <w:rsid w:val="00866300"/>
    <w:rsid w:val="0086648B"/>
    <w:rsid w:val="00866501"/>
    <w:rsid w:val="00867790"/>
    <w:rsid w:val="0086788E"/>
    <w:rsid w:val="008713E8"/>
    <w:rsid w:val="008716D1"/>
    <w:rsid w:val="00873444"/>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74E"/>
    <w:rsid w:val="00884013"/>
    <w:rsid w:val="0088493E"/>
    <w:rsid w:val="00884F15"/>
    <w:rsid w:val="00885CBF"/>
    <w:rsid w:val="00885EB1"/>
    <w:rsid w:val="00886B49"/>
    <w:rsid w:val="0088750A"/>
    <w:rsid w:val="00890177"/>
    <w:rsid w:val="00890191"/>
    <w:rsid w:val="00890DBB"/>
    <w:rsid w:val="008947EA"/>
    <w:rsid w:val="00894862"/>
    <w:rsid w:val="00894F6B"/>
    <w:rsid w:val="0089534C"/>
    <w:rsid w:val="008965B8"/>
    <w:rsid w:val="00896618"/>
    <w:rsid w:val="008A07D5"/>
    <w:rsid w:val="008A1745"/>
    <w:rsid w:val="008A1AC4"/>
    <w:rsid w:val="008A1E7C"/>
    <w:rsid w:val="008A2EDC"/>
    <w:rsid w:val="008A3AAB"/>
    <w:rsid w:val="008A4499"/>
    <w:rsid w:val="008A5946"/>
    <w:rsid w:val="008A5A63"/>
    <w:rsid w:val="008A5FBE"/>
    <w:rsid w:val="008A6788"/>
    <w:rsid w:val="008A67DE"/>
    <w:rsid w:val="008A6E02"/>
    <w:rsid w:val="008A7098"/>
    <w:rsid w:val="008A7C36"/>
    <w:rsid w:val="008B07AC"/>
    <w:rsid w:val="008B1665"/>
    <w:rsid w:val="008B2909"/>
    <w:rsid w:val="008B2B96"/>
    <w:rsid w:val="008B2F37"/>
    <w:rsid w:val="008B38CA"/>
    <w:rsid w:val="008B4357"/>
    <w:rsid w:val="008B4848"/>
    <w:rsid w:val="008B4FC2"/>
    <w:rsid w:val="008B69A2"/>
    <w:rsid w:val="008C09E8"/>
    <w:rsid w:val="008C1E2D"/>
    <w:rsid w:val="008C25BC"/>
    <w:rsid w:val="008C2A1D"/>
    <w:rsid w:val="008C2C04"/>
    <w:rsid w:val="008C2DF0"/>
    <w:rsid w:val="008C34E8"/>
    <w:rsid w:val="008C60D8"/>
    <w:rsid w:val="008C6989"/>
    <w:rsid w:val="008C6CF1"/>
    <w:rsid w:val="008C72A0"/>
    <w:rsid w:val="008C765C"/>
    <w:rsid w:val="008D0039"/>
    <w:rsid w:val="008D0423"/>
    <w:rsid w:val="008D058E"/>
    <w:rsid w:val="008D1F42"/>
    <w:rsid w:val="008D2548"/>
    <w:rsid w:val="008D2BD3"/>
    <w:rsid w:val="008D2C78"/>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267"/>
    <w:rsid w:val="008E69D2"/>
    <w:rsid w:val="008F0F98"/>
    <w:rsid w:val="008F176A"/>
    <w:rsid w:val="008F2C86"/>
    <w:rsid w:val="008F37CE"/>
    <w:rsid w:val="008F45C2"/>
    <w:rsid w:val="008F46E7"/>
    <w:rsid w:val="008F4BC8"/>
    <w:rsid w:val="008F5384"/>
    <w:rsid w:val="008F5580"/>
    <w:rsid w:val="008F5771"/>
    <w:rsid w:val="008F5EFD"/>
    <w:rsid w:val="008F7FB4"/>
    <w:rsid w:val="00900E60"/>
    <w:rsid w:val="009011EE"/>
    <w:rsid w:val="0090158D"/>
    <w:rsid w:val="009035F0"/>
    <w:rsid w:val="00903778"/>
    <w:rsid w:val="00905180"/>
    <w:rsid w:val="0090586E"/>
    <w:rsid w:val="00906A73"/>
    <w:rsid w:val="0090765F"/>
    <w:rsid w:val="00910174"/>
    <w:rsid w:val="00910369"/>
    <w:rsid w:val="00910CF9"/>
    <w:rsid w:val="00911544"/>
    <w:rsid w:val="00912F50"/>
    <w:rsid w:val="009132D0"/>
    <w:rsid w:val="009133C1"/>
    <w:rsid w:val="009136D4"/>
    <w:rsid w:val="00914103"/>
    <w:rsid w:val="00915F0E"/>
    <w:rsid w:val="00916424"/>
    <w:rsid w:val="00916A94"/>
    <w:rsid w:val="00916E5A"/>
    <w:rsid w:val="009177DE"/>
    <w:rsid w:val="00920093"/>
    <w:rsid w:val="00920842"/>
    <w:rsid w:val="00921F4C"/>
    <w:rsid w:val="0092213F"/>
    <w:rsid w:val="0092226E"/>
    <w:rsid w:val="009253C4"/>
    <w:rsid w:val="009259A7"/>
    <w:rsid w:val="00925F47"/>
    <w:rsid w:val="009265CD"/>
    <w:rsid w:val="00927307"/>
    <w:rsid w:val="00927865"/>
    <w:rsid w:val="00927AB7"/>
    <w:rsid w:val="009317E1"/>
    <w:rsid w:val="00933DD1"/>
    <w:rsid w:val="00933E33"/>
    <w:rsid w:val="00934A10"/>
    <w:rsid w:val="00934DE2"/>
    <w:rsid w:val="00934F41"/>
    <w:rsid w:val="00935401"/>
    <w:rsid w:val="009369E6"/>
    <w:rsid w:val="009379CF"/>
    <w:rsid w:val="00937E79"/>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1BC7"/>
    <w:rsid w:val="00951C44"/>
    <w:rsid w:val="00952ED0"/>
    <w:rsid w:val="0095391E"/>
    <w:rsid w:val="00954B90"/>
    <w:rsid w:val="00954D8E"/>
    <w:rsid w:val="00954E14"/>
    <w:rsid w:val="009558DD"/>
    <w:rsid w:val="00955C07"/>
    <w:rsid w:val="00955F6B"/>
    <w:rsid w:val="00956475"/>
    <w:rsid w:val="009578F1"/>
    <w:rsid w:val="00961501"/>
    <w:rsid w:val="009615DB"/>
    <w:rsid w:val="009618B4"/>
    <w:rsid w:val="009628AF"/>
    <w:rsid w:val="0096316B"/>
    <w:rsid w:val="00963496"/>
    <w:rsid w:val="009644F9"/>
    <w:rsid w:val="00964AE3"/>
    <w:rsid w:val="0096539F"/>
    <w:rsid w:val="009655C8"/>
    <w:rsid w:val="00966A8D"/>
    <w:rsid w:val="009717AB"/>
    <w:rsid w:val="0097427C"/>
    <w:rsid w:val="00975785"/>
    <w:rsid w:val="00975BCD"/>
    <w:rsid w:val="009762C9"/>
    <w:rsid w:val="0097633C"/>
    <w:rsid w:val="00976E5E"/>
    <w:rsid w:val="00977166"/>
    <w:rsid w:val="0097734C"/>
    <w:rsid w:val="00977EBE"/>
    <w:rsid w:val="009807CB"/>
    <w:rsid w:val="009813CD"/>
    <w:rsid w:val="0098198B"/>
    <w:rsid w:val="00983539"/>
    <w:rsid w:val="00983B44"/>
    <w:rsid w:val="00984EA0"/>
    <w:rsid w:val="00985465"/>
    <w:rsid w:val="00985538"/>
    <w:rsid w:val="00985A83"/>
    <w:rsid w:val="00986378"/>
    <w:rsid w:val="009865FE"/>
    <w:rsid w:val="00987E88"/>
    <w:rsid w:val="00990493"/>
    <w:rsid w:val="00992162"/>
    <w:rsid w:val="00992C12"/>
    <w:rsid w:val="009932F1"/>
    <w:rsid w:val="009933DA"/>
    <w:rsid w:val="009934B0"/>
    <w:rsid w:val="00993BC4"/>
    <w:rsid w:val="00994231"/>
    <w:rsid w:val="00996C0F"/>
    <w:rsid w:val="009971C1"/>
    <w:rsid w:val="009972B9"/>
    <w:rsid w:val="009A1D84"/>
    <w:rsid w:val="009A4E85"/>
    <w:rsid w:val="009A5F38"/>
    <w:rsid w:val="009A6302"/>
    <w:rsid w:val="009A6E18"/>
    <w:rsid w:val="009A73AE"/>
    <w:rsid w:val="009A78EE"/>
    <w:rsid w:val="009B011D"/>
    <w:rsid w:val="009B0291"/>
    <w:rsid w:val="009B1446"/>
    <w:rsid w:val="009B306E"/>
    <w:rsid w:val="009B4152"/>
    <w:rsid w:val="009C1B8C"/>
    <w:rsid w:val="009C1D80"/>
    <w:rsid w:val="009C232C"/>
    <w:rsid w:val="009C2734"/>
    <w:rsid w:val="009C28DD"/>
    <w:rsid w:val="009C35F0"/>
    <w:rsid w:val="009C3C75"/>
    <w:rsid w:val="009C56BA"/>
    <w:rsid w:val="009C6A8E"/>
    <w:rsid w:val="009C7437"/>
    <w:rsid w:val="009C78B4"/>
    <w:rsid w:val="009C7FDF"/>
    <w:rsid w:val="009D01AC"/>
    <w:rsid w:val="009D0F32"/>
    <w:rsid w:val="009D1283"/>
    <w:rsid w:val="009D15E8"/>
    <w:rsid w:val="009D1A1D"/>
    <w:rsid w:val="009D1AC3"/>
    <w:rsid w:val="009D2773"/>
    <w:rsid w:val="009D3591"/>
    <w:rsid w:val="009D37D1"/>
    <w:rsid w:val="009D3C17"/>
    <w:rsid w:val="009D51A0"/>
    <w:rsid w:val="009D568F"/>
    <w:rsid w:val="009D57E9"/>
    <w:rsid w:val="009D6466"/>
    <w:rsid w:val="009D6BAB"/>
    <w:rsid w:val="009D7367"/>
    <w:rsid w:val="009D73A5"/>
    <w:rsid w:val="009D79A9"/>
    <w:rsid w:val="009D7DC7"/>
    <w:rsid w:val="009E2405"/>
    <w:rsid w:val="009E2AE6"/>
    <w:rsid w:val="009E2EB3"/>
    <w:rsid w:val="009E31B7"/>
    <w:rsid w:val="009E322D"/>
    <w:rsid w:val="009E34ED"/>
    <w:rsid w:val="009E3F49"/>
    <w:rsid w:val="009E42BB"/>
    <w:rsid w:val="009E4472"/>
    <w:rsid w:val="009E4556"/>
    <w:rsid w:val="009E580A"/>
    <w:rsid w:val="009E730E"/>
    <w:rsid w:val="009E7A8F"/>
    <w:rsid w:val="009F0F49"/>
    <w:rsid w:val="009F16B0"/>
    <w:rsid w:val="009F297B"/>
    <w:rsid w:val="009F300A"/>
    <w:rsid w:val="009F32FF"/>
    <w:rsid w:val="009F4057"/>
    <w:rsid w:val="009F4211"/>
    <w:rsid w:val="009F654F"/>
    <w:rsid w:val="009F6A68"/>
    <w:rsid w:val="009F732A"/>
    <w:rsid w:val="009F78F8"/>
    <w:rsid w:val="00A00178"/>
    <w:rsid w:val="00A002CD"/>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3500"/>
    <w:rsid w:val="00A145CF"/>
    <w:rsid w:val="00A14B95"/>
    <w:rsid w:val="00A15643"/>
    <w:rsid w:val="00A15808"/>
    <w:rsid w:val="00A17F0C"/>
    <w:rsid w:val="00A21369"/>
    <w:rsid w:val="00A226D1"/>
    <w:rsid w:val="00A22AC9"/>
    <w:rsid w:val="00A22B05"/>
    <w:rsid w:val="00A22E35"/>
    <w:rsid w:val="00A231C3"/>
    <w:rsid w:val="00A23D7C"/>
    <w:rsid w:val="00A25D68"/>
    <w:rsid w:val="00A2744B"/>
    <w:rsid w:val="00A27D0A"/>
    <w:rsid w:val="00A30A59"/>
    <w:rsid w:val="00A32010"/>
    <w:rsid w:val="00A3263E"/>
    <w:rsid w:val="00A32AB9"/>
    <w:rsid w:val="00A34A02"/>
    <w:rsid w:val="00A34E1B"/>
    <w:rsid w:val="00A358CE"/>
    <w:rsid w:val="00A36412"/>
    <w:rsid w:val="00A41677"/>
    <w:rsid w:val="00A42371"/>
    <w:rsid w:val="00A42D56"/>
    <w:rsid w:val="00A449EB"/>
    <w:rsid w:val="00A452D3"/>
    <w:rsid w:val="00A47732"/>
    <w:rsid w:val="00A47A87"/>
    <w:rsid w:val="00A47C9F"/>
    <w:rsid w:val="00A50144"/>
    <w:rsid w:val="00A50218"/>
    <w:rsid w:val="00A51D62"/>
    <w:rsid w:val="00A51ED2"/>
    <w:rsid w:val="00A51EE2"/>
    <w:rsid w:val="00A52133"/>
    <w:rsid w:val="00A529AE"/>
    <w:rsid w:val="00A52DB2"/>
    <w:rsid w:val="00A54B1D"/>
    <w:rsid w:val="00A55FFD"/>
    <w:rsid w:val="00A56C39"/>
    <w:rsid w:val="00A56D39"/>
    <w:rsid w:val="00A56F9D"/>
    <w:rsid w:val="00A57678"/>
    <w:rsid w:val="00A606F2"/>
    <w:rsid w:val="00A60790"/>
    <w:rsid w:val="00A61577"/>
    <w:rsid w:val="00A61E38"/>
    <w:rsid w:val="00A61EED"/>
    <w:rsid w:val="00A620A4"/>
    <w:rsid w:val="00A626FF"/>
    <w:rsid w:val="00A62E82"/>
    <w:rsid w:val="00A648FA"/>
    <w:rsid w:val="00A64ED6"/>
    <w:rsid w:val="00A655E3"/>
    <w:rsid w:val="00A65BED"/>
    <w:rsid w:val="00A66216"/>
    <w:rsid w:val="00A670F5"/>
    <w:rsid w:val="00A702DB"/>
    <w:rsid w:val="00A706D2"/>
    <w:rsid w:val="00A70DD8"/>
    <w:rsid w:val="00A7116E"/>
    <w:rsid w:val="00A71379"/>
    <w:rsid w:val="00A720BA"/>
    <w:rsid w:val="00A74F16"/>
    <w:rsid w:val="00A75251"/>
    <w:rsid w:val="00A75D3E"/>
    <w:rsid w:val="00A75DA0"/>
    <w:rsid w:val="00A7642C"/>
    <w:rsid w:val="00A76E7F"/>
    <w:rsid w:val="00A779DC"/>
    <w:rsid w:val="00A77B2F"/>
    <w:rsid w:val="00A80195"/>
    <w:rsid w:val="00A83477"/>
    <w:rsid w:val="00A83795"/>
    <w:rsid w:val="00A837C9"/>
    <w:rsid w:val="00A847EC"/>
    <w:rsid w:val="00A84C98"/>
    <w:rsid w:val="00A858CF"/>
    <w:rsid w:val="00A863CC"/>
    <w:rsid w:val="00A87A70"/>
    <w:rsid w:val="00A9092A"/>
    <w:rsid w:val="00A90A33"/>
    <w:rsid w:val="00A91358"/>
    <w:rsid w:val="00A9508D"/>
    <w:rsid w:val="00A958B1"/>
    <w:rsid w:val="00AA174B"/>
    <w:rsid w:val="00AA1B29"/>
    <w:rsid w:val="00AA295F"/>
    <w:rsid w:val="00AA2FA3"/>
    <w:rsid w:val="00AA3D22"/>
    <w:rsid w:val="00AA6B45"/>
    <w:rsid w:val="00AA6EF7"/>
    <w:rsid w:val="00AB07EE"/>
    <w:rsid w:val="00AB0ACF"/>
    <w:rsid w:val="00AB1A04"/>
    <w:rsid w:val="00AB2AAF"/>
    <w:rsid w:val="00AB2D78"/>
    <w:rsid w:val="00AB3A21"/>
    <w:rsid w:val="00AB42F2"/>
    <w:rsid w:val="00AB4492"/>
    <w:rsid w:val="00AB49CC"/>
    <w:rsid w:val="00AB4A05"/>
    <w:rsid w:val="00AB5775"/>
    <w:rsid w:val="00AB7F1F"/>
    <w:rsid w:val="00AC1954"/>
    <w:rsid w:val="00AC1BB3"/>
    <w:rsid w:val="00AC1C8F"/>
    <w:rsid w:val="00AC31D9"/>
    <w:rsid w:val="00AC31E6"/>
    <w:rsid w:val="00AC3DA1"/>
    <w:rsid w:val="00AC41ED"/>
    <w:rsid w:val="00AC4FB6"/>
    <w:rsid w:val="00AD0213"/>
    <w:rsid w:val="00AD1FC2"/>
    <w:rsid w:val="00AD248E"/>
    <w:rsid w:val="00AD290B"/>
    <w:rsid w:val="00AD349C"/>
    <w:rsid w:val="00AD41F3"/>
    <w:rsid w:val="00AD4E6D"/>
    <w:rsid w:val="00AD506B"/>
    <w:rsid w:val="00AD5265"/>
    <w:rsid w:val="00AD5F8A"/>
    <w:rsid w:val="00AD6F09"/>
    <w:rsid w:val="00AE1F82"/>
    <w:rsid w:val="00AE4312"/>
    <w:rsid w:val="00AE441D"/>
    <w:rsid w:val="00AE4A51"/>
    <w:rsid w:val="00AE58E2"/>
    <w:rsid w:val="00AE6C33"/>
    <w:rsid w:val="00AE6EC6"/>
    <w:rsid w:val="00AE73CC"/>
    <w:rsid w:val="00AF0B4E"/>
    <w:rsid w:val="00AF2C35"/>
    <w:rsid w:val="00AF536C"/>
    <w:rsid w:val="00AF6595"/>
    <w:rsid w:val="00AF6820"/>
    <w:rsid w:val="00AF7037"/>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2316"/>
    <w:rsid w:val="00B13419"/>
    <w:rsid w:val="00B13E59"/>
    <w:rsid w:val="00B13F0C"/>
    <w:rsid w:val="00B153A0"/>
    <w:rsid w:val="00B1543F"/>
    <w:rsid w:val="00B169B7"/>
    <w:rsid w:val="00B16FE4"/>
    <w:rsid w:val="00B17B10"/>
    <w:rsid w:val="00B20EC4"/>
    <w:rsid w:val="00B2261F"/>
    <w:rsid w:val="00B227FA"/>
    <w:rsid w:val="00B24CE0"/>
    <w:rsid w:val="00B24EE3"/>
    <w:rsid w:val="00B25CC6"/>
    <w:rsid w:val="00B267E4"/>
    <w:rsid w:val="00B2777E"/>
    <w:rsid w:val="00B306E6"/>
    <w:rsid w:val="00B30E11"/>
    <w:rsid w:val="00B315A2"/>
    <w:rsid w:val="00B32490"/>
    <w:rsid w:val="00B325E8"/>
    <w:rsid w:val="00B34743"/>
    <w:rsid w:val="00B36216"/>
    <w:rsid w:val="00B36EC0"/>
    <w:rsid w:val="00B36EE8"/>
    <w:rsid w:val="00B41A15"/>
    <w:rsid w:val="00B41FA5"/>
    <w:rsid w:val="00B4208D"/>
    <w:rsid w:val="00B42332"/>
    <w:rsid w:val="00B43C4A"/>
    <w:rsid w:val="00B460EA"/>
    <w:rsid w:val="00B46671"/>
    <w:rsid w:val="00B51697"/>
    <w:rsid w:val="00B519E4"/>
    <w:rsid w:val="00B52539"/>
    <w:rsid w:val="00B52A51"/>
    <w:rsid w:val="00B52B2D"/>
    <w:rsid w:val="00B53746"/>
    <w:rsid w:val="00B53B3C"/>
    <w:rsid w:val="00B541BD"/>
    <w:rsid w:val="00B548D8"/>
    <w:rsid w:val="00B54D9F"/>
    <w:rsid w:val="00B55AA0"/>
    <w:rsid w:val="00B566F0"/>
    <w:rsid w:val="00B60340"/>
    <w:rsid w:val="00B604FE"/>
    <w:rsid w:val="00B61EF8"/>
    <w:rsid w:val="00B62071"/>
    <w:rsid w:val="00B62CC8"/>
    <w:rsid w:val="00B6378D"/>
    <w:rsid w:val="00B6441F"/>
    <w:rsid w:val="00B6541B"/>
    <w:rsid w:val="00B65B0A"/>
    <w:rsid w:val="00B70063"/>
    <w:rsid w:val="00B70292"/>
    <w:rsid w:val="00B721D5"/>
    <w:rsid w:val="00B72594"/>
    <w:rsid w:val="00B72A9C"/>
    <w:rsid w:val="00B73231"/>
    <w:rsid w:val="00B7599D"/>
    <w:rsid w:val="00B801C9"/>
    <w:rsid w:val="00B80CED"/>
    <w:rsid w:val="00B81817"/>
    <w:rsid w:val="00B81B4D"/>
    <w:rsid w:val="00B8454D"/>
    <w:rsid w:val="00B859A8"/>
    <w:rsid w:val="00B870D5"/>
    <w:rsid w:val="00B8780F"/>
    <w:rsid w:val="00B90EAF"/>
    <w:rsid w:val="00B915E4"/>
    <w:rsid w:val="00B9243F"/>
    <w:rsid w:val="00B93064"/>
    <w:rsid w:val="00B930D2"/>
    <w:rsid w:val="00B94071"/>
    <w:rsid w:val="00B9439C"/>
    <w:rsid w:val="00B94636"/>
    <w:rsid w:val="00B975AA"/>
    <w:rsid w:val="00BA00A0"/>
    <w:rsid w:val="00BA05C0"/>
    <w:rsid w:val="00BA07FE"/>
    <w:rsid w:val="00BA1955"/>
    <w:rsid w:val="00BA1D79"/>
    <w:rsid w:val="00BA28E2"/>
    <w:rsid w:val="00BA4FA5"/>
    <w:rsid w:val="00BA5F6D"/>
    <w:rsid w:val="00BA7E74"/>
    <w:rsid w:val="00BB039A"/>
    <w:rsid w:val="00BB0918"/>
    <w:rsid w:val="00BB108C"/>
    <w:rsid w:val="00BB1B82"/>
    <w:rsid w:val="00BB28DD"/>
    <w:rsid w:val="00BB31DD"/>
    <w:rsid w:val="00BB397C"/>
    <w:rsid w:val="00BB3A80"/>
    <w:rsid w:val="00BB43C9"/>
    <w:rsid w:val="00BB4A12"/>
    <w:rsid w:val="00BB53E5"/>
    <w:rsid w:val="00BB77C0"/>
    <w:rsid w:val="00BB7F08"/>
    <w:rsid w:val="00BC049F"/>
    <w:rsid w:val="00BC0F1B"/>
    <w:rsid w:val="00BC1105"/>
    <w:rsid w:val="00BC16C9"/>
    <w:rsid w:val="00BC5B7A"/>
    <w:rsid w:val="00BC62BF"/>
    <w:rsid w:val="00BC6BD8"/>
    <w:rsid w:val="00BD00EB"/>
    <w:rsid w:val="00BD04F9"/>
    <w:rsid w:val="00BD0622"/>
    <w:rsid w:val="00BD0EA7"/>
    <w:rsid w:val="00BD0FF7"/>
    <w:rsid w:val="00BD249D"/>
    <w:rsid w:val="00BD254D"/>
    <w:rsid w:val="00BD2BA0"/>
    <w:rsid w:val="00BD498E"/>
    <w:rsid w:val="00BD4BC6"/>
    <w:rsid w:val="00BD564C"/>
    <w:rsid w:val="00BE11E6"/>
    <w:rsid w:val="00BE1ADC"/>
    <w:rsid w:val="00BE4467"/>
    <w:rsid w:val="00BE781A"/>
    <w:rsid w:val="00BE7D17"/>
    <w:rsid w:val="00BF023A"/>
    <w:rsid w:val="00BF12DE"/>
    <w:rsid w:val="00BF13A1"/>
    <w:rsid w:val="00BF15E0"/>
    <w:rsid w:val="00BF1D3B"/>
    <w:rsid w:val="00BF3B75"/>
    <w:rsid w:val="00BF401F"/>
    <w:rsid w:val="00BF4390"/>
    <w:rsid w:val="00BF4880"/>
    <w:rsid w:val="00BF579C"/>
    <w:rsid w:val="00BF5FB0"/>
    <w:rsid w:val="00BF61A2"/>
    <w:rsid w:val="00BF70AB"/>
    <w:rsid w:val="00BF786B"/>
    <w:rsid w:val="00BF7F7B"/>
    <w:rsid w:val="00C00192"/>
    <w:rsid w:val="00C00512"/>
    <w:rsid w:val="00C006AD"/>
    <w:rsid w:val="00C02293"/>
    <w:rsid w:val="00C0291E"/>
    <w:rsid w:val="00C0339F"/>
    <w:rsid w:val="00C03754"/>
    <w:rsid w:val="00C05397"/>
    <w:rsid w:val="00C0612C"/>
    <w:rsid w:val="00C10B92"/>
    <w:rsid w:val="00C10E65"/>
    <w:rsid w:val="00C11C14"/>
    <w:rsid w:val="00C12AE2"/>
    <w:rsid w:val="00C12CC0"/>
    <w:rsid w:val="00C12DD0"/>
    <w:rsid w:val="00C13B6A"/>
    <w:rsid w:val="00C16108"/>
    <w:rsid w:val="00C16B28"/>
    <w:rsid w:val="00C16E3E"/>
    <w:rsid w:val="00C176A3"/>
    <w:rsid w:val="00C17C63"/>
    <w:rsid w:val="00C2039C"/>
    <w:rsid w:val="00C2047B"/>
    <w:rsid w:val="00C211F9"/>
    <w:rsid w:val="00C2239A"/>
    <w:rsid w:val="00C2247E"/>
    <w:rsid w:val="00C224CE"/>
    <w:rsid w:val="00C23CCB"/>
    <w:rsid w:val="00C23ED7"/>
    <w:rsid w:val="00C25E0A"/>
    <w:rsid w:val="00C265B6"/>
    <w:rsid w:val="00C30830"/>
    <w:rsid w:val="00C31D43"/>
    <w:rsid w:val="00C32E8A"/>
    <w:rsid w:val="00C33A88"/>
    <w:rsid w:val="00C3454D"/>
    <w:rsid w:val="00C34B00"/>
    <w:rsid w:val="00C35E45"/>
    <w:rsid w:val="00C3695F"/>
    <w:rsid w:val="00C40470"/>
    <w:rsid w:val="00C4151C"/>
    <w:rsid w:val="00C42786"/>
    <w:rsid w:val="00C42CA4"/>
    <w:rsid w:val="00C435FC"/>
    <w:rsid w:val="00C4555A"/>
    <w:rsid w:val="00C45736"/>
    <w:rsid w:val="00C46F49"/>
    <w:rsid w:val="00C4742C"/>
    <w:rsid w:val="00C47739"/>
    <w:rsid w:val="00C47A07"/>
    <w:rsid w:val="00C47B70"/>
    <w:rsid w:val="00C50AFD"/>
    <w:rsid w:val="00C5341B"/>
    <w:rsid w:val="00C53425"/>
    <w:rsid w:val="00C538E2"/>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18D9"/>
    <w:rsid w:val="00C62625"/>
    <w:rsid w:val="00C62784"/>
    <w:rsid w:val="00C62B4D"/>
    <w:rsid w:val="00C62B8C"/>
    <w:rsid w:val="00C6349F"/>
    <w:rsid w:val="00C646BC"/>
    <w:rsid w:val="00C648CE"/>
    <w:rsid w:val="00C6497C"/>
    <w:rsid w:val="00C66DB7"/>
    <w:rsid w:val="00C67412"/>
    <w:rsid w:val="00C707DA"/>
    <w:rsid w:val="00C71F77"/>
    <w:rsid w:val="00C73530"/>
    <w:rsid w:val="00C735CB"/>
    <w:rsid w:val="00C73E84"/>
    <w:rsid w:val="00C740DB"/>
    <w:rsid w:val="00C7427F"/>
    <w:rsid w:val="00C7576C"/>
    <w:rsid w:val="00C759D8"/>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306D"/>
    <w:rsid w:val="00C94922"/>
    <w:rsid w:val="00C95A0A"/>
    <w:rsid w:val="00C96134"/>
    <w:rsid w:val="00CA0087"/>
    <w:rsid w:val="00CA10F7"/>
    <w:rsid w:val="00CA1B7B"/>
    <w:rsid w:val="00CA2AF4"/>
    <w:rsid w:val="00CA32A1"/>
    <w:rsid w:val="00CA45A9"/>
    <w:rsid w:val="00CA5E30"/>
    <w:rsid w:val="00CA68BF"/>
    <w:rsid w:val="00CA6AA1"/>
    <w:rsid w:val="00CA6CB6"/>
    <w:rsid w:val="00CB0BF4"/>
    <w:rsid w:val="00CB120F"/>
    <w:rsid w:val="00CB139A"/>
    <w:rsid w:val="00CB16E2"/>
    <w:rsid w:val="00CB1EC8"/>
    <w:rsid w:val="00CB2769"/>
    <w:rsid w:val="00CB2A3B"/>
    <w:rsid w:val="00CB4850"/>
    <w:rsid w:val="00CB5A76"/>
    <w:rsid w:val="00CB63FE"/>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D29BB"/>
    <w:rsid w:val="00CD3591"/>
    <w:rsid w:val="00CD3DF2"/>
    <w:rsid w:val="00CD4D1B"/>
    <w:rsid w:val="00CD5419"/>
    <w:rsid w:val="00CD58D9"/>
    <w:rsid w:val="00CD5B4C"/>
    <w:rsid w:val="00CD5EC1"/>
    <w:rsid w:val="00CD6C10"/>
    <w:rsid w:val="00CD7DEF"/>
    <w:rsid w:val="00CE0281"/>
    <w:rsid w:val="00CE1063"/>
    <w:rsid w:val="00CE152C"/>
    <w:rsid w:val="00CE2347"/>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F37"/>
    <w:rsid w:val="00D02079"/>
    <w:rsid w:val="00D02757"/>
    <w:rsid w:val="00D028A4"/>
    <w:rsid w:val="00D02B6F"/>
    <w:rsid w:val="00D046CD"/>
    <w:rsid w:val="00D04754"/>
    <w:rsid w:val="00D05ACF"/>
    <w:rsid w:val="00D06587"/>
    <w:rsid w:val="00D067ED"/>
    <w:rsid w:val="00D07100"/>
    <w:rsid w:val="00D0782F"/>
    <w:rsid w:val="00D07950"/>
    <w:rsid w:val="00D07E51"/>
    <w:rsid w:val="00D11ED7"/>
    <w:rsid w:val="00D12F3D"/>
    <w:rsid w:val="00D153FE"/>
    <w:rsid w:val="00D15AE8"/>
    <w:rsid w:val="00D15F74"/>
    <w:rsid w:val="00D17673"/>
    <w:rsid w:val="00D20B50"/>
    <w:rsid w:val="00D210BA"/>
    <w:rsid w:val="00D232E4"/>
    <w:rsid w:val="00D238B3"/>
    <w:rsid w:val="00D23AA4"/>
    <w:rsid w:val="00D23E89"/>
    <w:rsid w:val="00D24EEB"/>
    <w:rsid w:val="00D24FC4"/>
    <w:rsid w:val="00D2580F"/>
    <w:rsid w:val="00D27986"/>
    <w:rsid w:val="00D3032A"/>
    <w:rsid w:val="00D303B3"/>
    <w:rsid w:val="00D31358"/>
    <w:rsid w:val="00D314E9"/>
    <w:rsid w:val="00D315A9"/>
    <w:rsid w:val="00D31BDD"/>
    <w:rsid w:val="00D32147"/>
    <w:rsid w:val="00D32AA8"/>
    <w:rsid w:val="00D33950"/>
    <w:rsid w:val="00D33FD5"/>
    <w:rsid w:val="00D348EF"/>
    <w:rsid w:val="00D35C8D"/>
    <w:rsid w:val="00D366F9"/>
    <w:rsid w:val="00D36FF2"/>
    <w:rsid w:val="00D3735C"/>
    <w:rsid w:val="00D37CA0"/>
    <w:rsid w:val="00D40A18"/>
    <w:rsid w:val="00D412FC"/>
    <w:rsid w:val="00D414AF"/>
    <w:rsid w:val="00D43267"/>
    <w:rsid w:val="00D43AF6"/>
    <w:rsid w:val="00D449E5"/>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27D"/>
    <w:rsid w:val="00D752A5"/>
    <w:rsid w:val="00D75327"/>
    <w:rsid w:val="00D75E22"/>
    <w:rsid w:val="00D76593"/>
    <w:rsid w:val="00D76A07"/>
    <w:rsid w:val="00D802DA"/>
    <w:rsid w:val="00D8127C"/>
    <w:rsid w:val="00D82197"/>
    <w:rsid w:val="00D82E40"/>
    <w:rsid w:val="00D8308A"/>
    <w:rsid w:val="00D83583"/>
    <w:rsid w:val="00D84A1B"/>
    <w:rsid w:val="00D86264"/>
    <w:rsid w:val="00D873C1"/>
    <w:rsid w:val="00D87799"/>
    <w:rsid w:val="00D905A5"/>
    <w:rsid w:val="00D907C3"/>
    <w:rsid w:val="00D90B5B"/>
    <w:rsid w:val="00D90C15"/>
    <w:rsid w:val="00D91969"/>
    <w:rsid w:val="00D93BE5"/>
    <w:rsid w:val="00D95AD2"/>
    <w:rsid w:val="00D95CE5"/>
    <w:rsid w:val="00D95E27"/>
    <w:rsid w:val="00D96443"/>
    <w:rsid w:val="00D96A05"/>
    <w:rsid w:val="00D97211"/>
    <w:rsid w:val="00D97826"/>
    <w:rsid w:val="00DA0177"/>
    <w:rsid w:val="00DA1845"/>
    <w:rsid w:val="00DA1B26"/>
    <w:rsid w:val="00DA26FF"/>
    <w:rsid w:val="00DA3897"/>
    <w:rsid w:val="00DA41C8"/>
    <w:rsid w:val="00DA4E67"/>
    <w:rsid w:val="00DA6DF8"/>
    <w:rsid w:val="00DA7ACD"/>
    <w:rsid w:val="00DB1C9F"/>
    <w:rsid w:val="00DB4166"/>
    <w:rsid w:val="00DB4301"/>
    <w:rsid w:val="00DB44CF"/>
    <w:rsid w:val="00DB4A20"/>
    <w:rsid w:val="00DB5E88"/>
    <w:rsid w:val="00DB62BD"/>
    <w:rsid w:val="00DB6310"/>
    <w:rsid w:val="00DB6C59"/>
    <w:rsid w:val="00DB7756"/>
    <w:rsid w:val="00DB7818"/>
    <w:rsid w:val="00DB7F2B"/>
    <w:rsid w:val="00DC04E9"/>
    <w:rsid w:val="00DC1A21"/>
    <w:rsid w:val="00DC1DA9"/>
    <w:rsid w:val="00DC1F78"/>
    <w:rsid w:val="00DC42CD"/>
    <w:rsid w:val="00DC631C"/>
    <w:rsid w:val="00DC639A"/>
    <w:rsid w:val="00DC74A6"/>
    <w:rsid w:val="00DD1A09"/>
    <w:rsid w:val="00DD2226"/>
    <w:rsid w:val="00DD2729"/>
    <w:rsid w:val="00DD3562"/>
    <w:rsid w:val="00DD380F"/>
    <w:rsid w:val="00DD3871"/>
    <w:rsid w:val="00DD3B03"/>
    <w:rsid w:val="00DD412E"/>
    <w:rsid w:val="00DD4D45"/>
    <w:rsid w:val="00DD54D4"/>
    <w:rsid w:val="00DD7403"/>
    <w:rsid w:val="00DD760E"/>
    <w:rsid w:val="00DD790D"/>
    <w:rsid w:val="00DD7FE3"/>
    <w:rsid w:val="00DE0180"/>
    <w:rsid w:val="00DE1099"/>
    <w:rsid w:val="00DE1369"/>
    <w:rsid w:val="00DE1514"/>
    <w:rsid w:val="00DE1818"/>
    <w:rsid w:val="00DE1D2A"/>
    <w:rsid w:val="00DE24EE"/>
    <w:rsid w:val="00DE44A1"/>
    <w:rsid w:val="00DE5841"/>
    <w:rsid w:val="00DE5A33"/>
    <w:rsid w:val="00DE6D17"/>
    <w:rsid w:val="00DE7FF2"/>
    <w:rsid w:val="00DF0BF9"/>
    <w:rsid w:val="00DF0C3E"/>
    <w:rsid w:val="00DF0EE6"/>
    <w:rsid w:val="00DF228C"/>
    <w:rsid w:val="00DF2463"/>
    <w:rsid w:val="00DF2B77"/>
    <w:rsid w:val="00DF2CD4"/>
    <w:rsid w:val="00DF3006"/>
    <w:rsid w:val="00DF38D0"/>
    <w:rsid w:val="00DF454D"/>
    <w:rsid w:val="00DF4836"/>
    <w:rsid w:val="00DF4D6E"/>
    <w:rsid w:val="00DF540E"/>
    <w:rsid w:val="00DF5811"/>
    <w:rsid w:val="00DF6CC0"/>
    <w:rsid w:val="00DF7424"/>
    <w:rsid w:val="00DF783D"/>
    <w:rsid w:val="00DF7FB6"/>
    <w:rsid w:val="00E000A9"/>
    <w:rsid w:val="00E00611"/>
    <w:rsid w:val="00E02E90"/>
    <w:rsid w:val="00E0367C"/>
    <w:rsid w:val="00E06196"/>
    <w:rsid w:val="00E06D0C"/>
    <w:rsid w:val="00E07164"/>
    <w:rsid w:val="00E071C8"/>
    <w:rsid w:val="00E0742C"/>
    <w:rsid w:val="00E074A6"/>
    <w:rsid w:val="00E074AF"/>
    <w:rsid w:val="00E0763F"/>
    <w:rsid w:val="00E109B4"/>
    <w:rsid w:val="00E167DD"/>
    <w:rsid w:val="00E17206"/>
    <w:rsid w:val="00E17574"/>
    <w:rsid w:val="00E211FE"/>
    <w:rsid w:val="00E21474"/>
    <w:rsid w:val="00E2259D"/>
    <w:rsid w:val="00E22EC3"/>
    <w:rsid w:val="00E24364"/>
    <w:rsid w:val="00E257C1"/>
    <w:rsid w:val="00E25940"/>
    <w:rsid w:val="00E26418"/>
    <w:rsid w:val="00E272D7"/>
    <w:rsid w:val="00E273B8"/>
    <w:rsid w:val="00E31957"/>
    <w:rsid w:val="00E31B50"/>
    <w:rsid w:val="00E32116"/>
    <w:rsid w:val="00E33FE6"/>
    <w:rsid w:val="00E34B7A"/>
    <w:rsid w:val="00E34E01"/>
    <w:rsid w:val="00E34F9F"/>
    <w:rsid w:val="00E34FFC"/>
    <w:rsid w:val="00E36C23"/>
    <w:rsid w:val="00E37440"/>
    <w:rsid w:val="00E40B32"/>
    <w:rsid w:val="00E40DB3"/>
    <w:rsid w:val="00E40EE7"/>
    <w:rsid w:val="00E4122F"/>
    <w:rsid w:val="00E425A1"/>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56352"/>
    <w:rsid w:val="00E60102"/>
    <w:rsid w:val="00E6024A"/>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D18"/>
    <w:rsid w:val="00E74D55"/>
    <w:rsid w:val="00E75670"/>
    <w:rsid w:val="00E75A42"/>
    <w:rsid w:val="00E768B9"/>
    <w:rsid w:val="00E76E7C"/>
    <w:rsid w:val="00E81A85"/>
    <w:rsid w:val="00E829DE"/>
    <w:rsid w:val="00E83920"/>
    <w:rsid w:val="00E83E7E"/>
    <w:rsid w:val="00E84BAE"/>
    <w:rsid w:val="00E84DBA"/>
    <w:rsid w:val="00E861F0"/>
    <w:rsid w:val="00E86912"/>
    <w:rsid w:val="00E86EDF"/>
    <w:rsid w:val="00E87FBA"/>
    <w:rsid w:val="00E90FC5"/>
    <w:rsid w:val="00E9172A"/>
    <w:rsid w:val="00E92AC4"/>
    <w:rsid w:val="00E94417"/>
    <w:rsid w:val="00E94E62"/>
    <w:rsid w:val="00E963CD"/>
    <w:rsid w:val="00E968BB"/>
    <w:rsid w:val="00E968BD"/>
    <w:rsid w:val="00EA002C"/>
    <w:rsid w:val="00EA0884"/>
    <w:rsid w:val="00EA1D34"/>
    <w:rsid w:val="00EA1E87"/>
    <w:rsid w:val="00EA24B3"/>
    <w:rsid w:val="00EA30EC"/>
    <w:rsid w:val="00EA38F2"/>
    <w:rsid w:val="00EA3FC5"/>
    <w:rsid w:val="00EA53B7"/>
    <w:rsid w:val="00EA585C"/>
    <w:rsid w:val="00EA64F5"/>
    <w:rsid w:val="00EA7346"/>
    <w:rsid w:val="00EB04FC"/>
    <w:rsid w:val="00EB0BEE"/>
    <w:rsid w:val="00EB0DA2"/>
    <w:rsid w:val="00EB1445"/>
    <w:rsid w:val="00EB1BC9"/>
    <w:rsid w:val="00EB1CB4"/>
    <w:rsid w:val="00EB2A46"/>
    <w:rsid w:val="00EB3209"/>
    <w:rsid w:val="00EB3602"/>
    <w:rsid w:val="00EB3A28"/>
    <w:rsid w:val="00EB42A8"/>
    <w:rsid w:val="00EB53C6"/>
    <w:rsid w:val="00EC09E1"/>
    <w:rsid w:val="00EC0C36"/>
    <w:rsid w:val="00EC0F93"/>
    <w:rsid w:val="00EC14A9"/>
    <w:rsid w:val="00EC2513"/>
    <w:rsid w:val="00EC297F"/>
    <w:rsid w:val="00EC349A"/>
    <w:rsid w:val="00EC4B4B"/>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2875"/>
    <w:rsid w:val="00EE3B2E"/>
    <w:rsid w:val="00EE3EC5"/>
    <w:rsid w:val="00EE4364"/>
    <w:rsid w:val="00EE4AE5"/>
    <w:rsid w:val="00EE4FAE"/>
    <w:rsid w:val="00EE527C"/>
    <w:rsid w:val="00EE596D"/>
    <w:rsid w:val="00EE5C14"/>
    <w:rsid w:val="00EF03A4"/>
    <w:rsid w:val="00EF079A"/>
    <w:rsid w:val="00EF4EF9"/>
    <w:rsid w:val="00EF6B69"/>
    <w:rsid w:val="00EF7B9F"/>
    <w:rsid w:val="00F004DD"/>
    <w:rsid w:val="00F015FC"/>
    <w:rsid w:val="00F02DA3"/>
    <w:rsid w:val="00F03A12"/>
    <w:rsid w:val="00F03A80"/>
    <w:rsid w:val="00F03B6D"/>
    <w:rsid w:val="00F04811"/>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3A8"/>
    <w:rsid w:val="00F1642F"/>
    <w:rsid w:val="00F17419"/>
    <w:rsid w:val="00F20F17"/>
    <w:rsid w:val="00F20F9B"/>
    <w:rsid w:val="00F21436"/>
    <w:rsid w:val="00F219C4"/>
    <w:rsid w:val="00F21C47"/>
    <w:rsid w:val="00F236FF"/>
    <w:rsid w:val="00F24080"/>
    <w:rsid w:val="00F248C8"/>
    <w:rsid w:val="00F24E25"/>
    <w:rsid w:val="00F25A6A"/>
    <w:rsid w:val="00F26C52"/>
    <w:rsid w:val="00F2798C"/>
    <w:rsid w:val="00F27CC7"/>
    <w:rsid w:val="00F27F23"/>
    <w:rsid w:val="00F3042C"/>
    <w:rsid w:val="00F31C02"/>
    <w:rsid w:val="00F3296D"/>
    <w:rsid w:val="00F329A4"/>
    <w:rsid w:val="00F333CA"/>
    <w:rsid w:val="00F34332"/>
    <w:rsid w:val="00F34FBB"/>
    <w:rsid w:val="00F36661"/>
    <w:rsid w:val="00F370BA"/>
    <w:rsid w:val="00F3736F"/>
    <w:rsid w:val="00F374F5"/>
    <w:rsid w:val="00F3795F"/>
    <w:rsid w:val="00F37E85"/>
    <w:rsid w:val="00F40BA5"/>
    <w:rsid w:val="00F40EFA"/>
    <w:rsid w:val="00F40F38"/>
    <w:rsid w:val="00F411BB"/>
    <w:rsid w:val="00F41F53"/>
    <w:rsid w:val="00F43150"/>
    <w:rsid w:val="00F435B1"/>
    <w:rsid w:val="00F4374F"/>
    <w:rsid w:val="00F44A95"/>
    <w:rsid w:val="00F46A2B"/>
    <w:rsid w:val="00F46AEA"/>
    <w:rsid w:val="00F47D0C"/>
    <w:rsid w:val="00F5015F"/>
    <w:rsid w:val="00F509B6"/>
    <w:rsid w:val="00F511A6"/>
    <w:rsid w:val="00F522C6"/>
    <w:rsid w:val="00F530DC"/>
    <w:rsid w:val="00F5313C"/>
    <w:rsid w:val="00F53BBF"/>
    <w:rsid w:val="00F549B0"/>
    <w:rsid w:val="00F54F02"/>
    <w:rsid w:val="00F54F57"/>
    <w:rsid w:val="00F55842"/>
    <w:rsid w:val="00F56575"/>
    <w:rsid w:val="00F568A4"/>
    <w:rsid w:val="00F56B08"/>
    <w:rsid w:val="00F57028"/>
    <w:rsid w:val="00F60FA6"/>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5ADF"/>
    <w:rsid w:val="00F772A3"/>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F8E"/>
    <w:rsid w:val="00F90897"/>
    <w:rsid w:val="00F90C33"/>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213A"/>
    <w:rsid w:val="00FA2B44"/>
    <w:rsid w:val="00FA5082"/>
    <w:rsid w:val="00FA670F"/>
    <w:rsid w:val="00FA7808"/>
    <w:rsid w:val="00FB01F0"/>
    <w:rsid w:val="00FB1154"/>
    <w:rsid w:val="00FB1C09"/>
    <w:rsid w:val="00FB2CED"/>
    <w:rsid w:val="00FB320D"/>
    <w:rsid w:val="00FB37D8"/>
    <w:rsid w:val="00FB3B40"/>
    <w:rsid w:val="00FB3CE5"/>
    <w:rsid w:val="00FB4A07"/>
    <w:rsid w:val="00FB5016"/>
    <w:rsid w:val="00FB51D5"/>
    <w:rsid w:val="00FB58EC"/>
    <w:rsid w:val="00FB674A"/>
    <w:rsid w:val="00FB7715"/>
    <w:rsid w:val="00FC065B"/>
    <w:rsid w:val="00FC0A23"/>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4676"/>
    <w:rsid w:val="00FD4CE5"/>
    <w:rsid w:val="00FD676C"/>
    <w:rsid w:val="00FD67B0"/>
    <w:rsid w:val="00FE0D43"/>
    <w:rsid w:val="00FE3BFB"/>
    <w:rsid w:val="00FE4C0C"/>
    <w:rsid w:val="00FE5103"/>
    <w:rsid w:val="00FE5455"/>
    <w:rsid w:val="00FE6842"/>
    <w:rsid w:val="00FF0C8C"/>
    <w:rsid w:val="00FF12EC"/>
    <w:rsid w:val="00FF326B"/>
    <w:rsid w:val="00FF3CD5"/>
    <w:rsid w:val="00FF4374"/>
    <w:rsid w:val="00FF53A6"/>
    <w:rsid w:val="00FF55DA"/>
    <w:rsid w:val="00FF6318"/>
    <w:rsid w:val="00FF67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17484"/>
  <w15:chartTrackingRefBased/>
  <w15:docId w15:val="{8DF59EB3-0BD2-4C7C-AB50-47762A4BC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ui-provider">
    <w:name w:val="ui-provider"/>
    <w:basedOn w:val="DefaultParagraphFont"/>
    <w:rsid w:val="00EF6B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9E77B-13FD-4806-AAFC-D7B095809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1377</Words>
  <Characters>7849</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4</cp:revision>
  <cp:lastPrinted>2017-01-31T19:04:00Z</cp:lastPrinted>
  <dcterms:created xsi:type="dcterms:W3CDTF">2024-04-05T12:19:00Z</dcterms:created>
  <dcterms:modified xsi:type="dcterms:W3CDTF">2024-04-05T12:23:00Z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